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1037E" w14:textId="38AF9FD8" w:rsidR="005D71EF" w:rsidRPr="00FB3491" w:rsidRDefault="005D71EF" w:rsidP="005D71EF">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7</w:t>
      </w:r>
      <w:r w:rsidRPr="00FB3491">
        <w:rPr>
          <w:rFonts w:cs="Arial"/>
          <w:b/>
          <w:i/>
          <w:noProof/>
          <w:sz w:val="24"/>
          <w:szCs w:val="24"/>
        </w:rPr>
        <w:tab/>
      </w:r>
      <w:r w:rsidR="00A450C5" w:rsidRPr="00A450C5">
        <w:rPr>
          <w:rFonts w:cs="Arial"/>
          <w:b/>
          <w:i/>
          <w:noProof/>
          <w:sz w:val="24"/>
          <w:szCs w:val="24"/>
        </w:rPr>
        <w:t>R4-2521044</w:t>
      </w:r>
    </w:p>
    <w:p w14:paraId="152FEEA3" w14:textId="77777777" w:rsidR="005D71EF" w:rsidRPr="00FB3491" w:rsidRDefault="005D71EF" w:rsidP="005D71EF">
      <w:pPr>
        <w:tabs>
          <w:tab w:val="right" w:pos="9639"/>
        </w:tabs>
        <w:spacing w:after="100" w:afterAutospacing="1"/>
        <w:rPr>
          <w:rFonts w:ascii="Arial" w:eastAsia="MS Mincho" w:hAnsi="Arial" w:cs="Arial"/>
          <w:b/>
          <w:sz w:val="24"/>
          <w:szCs w:val="24"/>
        </w:rPr>
      </w:pPr>
      <w:r>
        <w:rPr>
          <w:rFonts w:ascii="Arial" w:hAnsi="Arial" w:cs="Arial"/>
          <w:b/>
          <w:noProof/>
          <w:sz w:val="24"/>
          <w:szCs w:val="24"/>
        </w:rPr>
        <w:t>Dallas</w:t>
      </w:r>
      <w:r w:rsidRPr="00835C24">
        <w:rPr>
          <w:rFonts w:ascii="Arial" w:hAnsi="Arial" w:cs="Arial"/>
          <w:b/>
          <w:noProof/>
          <w:sz w:val="24"/>
          <w:szCs w:val="24"/>
        </w:rPr>
        <w:t>,</w:t>
      </w:r>
      <w:r>
        <w:rPr>
          <w:rFonts w:ascii="Arial" w:hAnsi="Arial" w:cs="Arial"/>
          <w:b/>
          <w:noProof/>
          <w:sz w:val="24"/>
          <w:szCs w:val="24"/>
        </w:rPr>
        <w:t xml:space="preserve"> USA,</w:t>
      </w:r>
      <w:r w:rsidRPr="00835C24">
        <w:rPr>
          <w:rFonts w:ascii="Arial" w:hAnsi="Arial" w:cs="Arial"/>
          <w:b/>
          <w:noProof/>
          <w:sz w:val="24"/>
          <w:szCs w:val="24"/>
        </w:rPr>
        <w:t xml:space="preserve"> </w:t>
      </w:r>
      <w:r>
        <w:rPr>
          <w:rFonts w:ascii="Arial" w:hAnsi="Arial" w:cs="Arial"/>
          <w:b/>
          <w:noProof/>
          <w:sz w:val="24"/>
          <w:szCs w:val="24"/>
        </w:rPr>
        <w:t>Nov. 17-21</w:t>
      </w:r>
      <w:r w:rsidRPr="00835C24">
        <w:rPr>
          <w:rFonts w:ascii="Arial" w:hAnsi="Arial" w:cs="Arial"/>
          <w:b/>
          <w:noProof/>
          <w:sz w:val="24"/>
          <w:szCs w:val="24"/>
        </w:rPr>
        <w:t>, 202</w:t>
      </w:r>
      <w:r>
        <w:rPr>
          <w:rFonts w:ascii="Arial" w:hAnsi="Arial" w:cs="Arial"/>
          <w:b/>
          <w:noProof/>
          <w:sz w:val="24"/>
          <w:szCs w:val="24"/>
        </w:rPr>
        <w:t>5</w:t>
      </w:r>
    </w:p>
    <w:p w14:paraId="1806F3DC" w14:textId="06709BE8"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2299691"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t>Discussion on demodulation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24B6A0E" w14:textId="1ECB5749" w:rsidR="00024F78" w:rsidRDefault="00685BAC" w:rsidP="00A1090B">
      <w:pPr>
        <w:jc w:val="both"/>
        <w:rPr>
          <w:lang w:eastAsia="zh-CN"/>
        </w:rPr>
      </w:pPr>
      <w:r w:rsidRPr="00164A66">
        <w:rPr>
          <w:lang w:eastAsia="zh-CN"/>
        </w:rPr>
        <w:t xml:space="preserve">In </w:t>
      </w:r>
      <w:r w:rsidR="008974DB">
        <w:rPr>
          <w:lang w:eastAsia="zh-CN"/>
        </w:rPr>
        <w:t>the RAN plenary RAN#</w:t>
      </w:r>
      <w:r w:rsidR="00F174E5">
        <w:rPr>
          <w:lang w:eastAsia="zh-CN"/>
        </w:rPr>
        <w:t>10</w:t>
      </w:r>
      <w:r w:rsidR="00C21A2B">
        <w:rPr>
          <w:lang w:eastAsia="zh-CN"/>
        </w:rPr>
        <w:t>8</w:t>
      </w:r>
      <w:r w:rsidR="008974DB">
        <w:rPr>
          <w:lang w:eastAsia="zh-CN"/>
        </w:rPr>
        <w:t xml:space="preserve"> meeting</w:t>
      </w:r>
      <w:r w:rsidR="00F174E5">
        <w:rPr>
          <w:lang w:eastAsia="zh-CN"/>
        </w:rPr>
        <w:t xml:space="preserve"> </w:t>
      </w:r>
      <w:r w:rsidR="008974DB">
        <w:rPr>
          <w:lang w:eastAsia="zh-CN"/>
        </w:rPr>
        <w:t xml:space="preserve">the </w:t>
      </w:r>
      <w:r w:rsidR="00C21A2B">
        <w:rPr>
          <w:lang w:eastAsia="zh-CN"/>
        </w:rPr>
        <w:t>S</w:t>
      </w:r>
      <w:r w:rsidR="008974DB">
        <w:rPr>
          <w:lang w:eastAsia="zh-CN"/>
        </w:rPr>
        <w:t>ID [1] for</w:t>
      </w:r>
      <w:bookmarkStart w:id="0" w:name="OLE_LINK5"/>
      <w:bookmarkStart w:id="1" w:name="OLE_LINK6"/>
      <w:r w:rsidR="008974DB">
        <w:rPr>
          <w:lang w:eastAsia="zh-CN"/>
        </w:rPr>
        <w:t xml:space="preserve"> </w:t>
      </w:r>
      <w:bookmarkStart w:id="2" w:name="OLE_LINK1"/>
      <w:bookmarkStart w:id="3" w:name="OLE_LINK2"/>
      <w:r w:rsidR="00C21A2B">
        <w:rPr>
          <w:rFonts w:hint="eastAsia"/>
          <w:lang w:eastAsia="zh-CN"/>
        </w:rPr>
        <w:t>S</w:t>
      </w:r>
      <w:r w:rsidR="00C21A2B">
        <w:rPr>
          <w:lang w:eastAsia="zh-CN"/>
        </w:rPr>
        <w:t>tudy on 6</w:t>
      </w:r>
      <w:r w:rsidR="00C21A2B">
        <w:rPr>
          <w:rFonts w:hint="eastAsia"/>
          <w:lang w:eastAsia="zh-CN"/>
        </w:rPr>
        <w:t>G</w:t>
      </w:r>
      <w:r w:rsidR="008974DB" w:rsidRPr="008974DB">
        <w:rPr>
          <w:lang w:eastAsia="zh-CN"/>
        </w:rPr>
        <w:t xml:space="preserve"> </w:t>
      </w:r>
      <w:bookmarkEnd w:id="0"/>
      <w:bookmarkEnd w:id="1"/>
      <w:bookmarkEnd w:id="2"/>
      <w:bookmarkEnd w:id="3"/>
      <w:r w:rsidR="00C21A2B">
        <w:rPr>
          <w:lang w:eastAsia="zh-CN"/>
        </w:rPr>
        <w:t xml:space="preserve">Radio </w:t>
      </w:r>
      <w:r w:rsidR="008974DB">
        <w:rPr>
          <w:lang w:eastAsia="zh-CN"/>
        </w:rPr>
        <w:t>has been approved</w:t>
      </w:r>
      <w:r w:rsidR="00F174E5">
        <w:rPr>
          <w:lang w:eastAsia="zh-CN"/>
        </w:rPr>
        <w:t xml:space="preserve"> and further revised in RAN#10</w:t>
      </w:r>
      <w:r w:rsidR="00D6555B">
        <w:rPr>
          <w:lang w:eastAsia="zh-CN"/>
        </w:rPr>
        <w:t>9</w:t>
      </w:r>
      <w:r w:rsidR="00F174E5">
        <w:rPr>
          <w:lang w:eastAsia="zh-CN"/>
        </w:rPr>
        <w:t xml:space="preserve"> meeting [2]</w:t>
      </w:r>
      <w:r w:rsidR="008974DB">
        <w:rPr>
          <w:lang w:eastAsia="zh-CN"/>
        </w:rPr>
        <w:t xml:space="preserve">. </w:t>
      </w:r>
      <w:r w:rsidR="00024F78">
        <w:rPr>
          <w:lang w:eastAsia="zh-CN"/>
        </w:rPr>
        <w:t>It’s well known 6G study represents an opportunity to revisit the foundation of radio system design. The outcome of the study will serve as the foundation of wireless communication for the next decade and beyond.</w:t>
      </w:r>
      <w:r w:rsidR="00B20ABA">
        <w:rPr>
          <w:lang w:eastAsia="zh-CN"/>
        </w:rPr>
        <w:t xml:space="preserve"> </w:t>
      </w:r>
      <w:r w:rsidR="00024F78">
        <w:rPr>
          <w:lang w:eastAsia="zh-CN"/>
        </w:rPr>
        <w:t xml:space="preserve">In which, </w:t>
      </w:r>
      <w:r w:rsidR="00B20ABA">
        <w:rPr>
          <w:lang w:eastAsia="zh-CN"/>
        </w:rPr>
        <w:t xml:space="preserve">the details </w:t>
      </w:r>
      <w:r w:rsidR="00024F78">
        <w:rPr>
          <w:lang w:eastAsia="zh-CN"/>
        </w:rPr>
        <w:t xml:space="preserve">about </w:t>
      </w:r>
      <w:r w:rsidR="00B20ABA">
        <w:rPr>
          <w:lang w:eastAsia="zh-CN"/>
        </w:rPr>
        <w:t>Demodulation objective descriptions as below.</w:t>
      </w:r>
    </w:p>
    <w:tbl>
      <w:tblPr>
        <w:tblStyle w:val="aff7"/>
        <w:tblW w:w="0" w:type="auto"/>
        <w:tblLook w:val="04A0" w:firstRow="1" w:lastRow="0" w:firstColumn="1" w:lastColumn="0" w:noHBand="0" w:noVBand="1"/>
      </w:tblPr>
      <w:tblGrid>
        <w:gridCol w:w="9631"/>
      </w:tblGrid>
      <w:tr w:rsidR="00B20ABA" w14:paraId="481C9AB2" w14:textId="77777777" w:rsidTr="00B20ABA">
        <w:tc>
          <w:tcPr>
            <w:tcW w:w="9631" w:type="dxa"/>
          </w:tcPr>
          <w:p w14:paraId="1B5E6075" w14:textId="77777777" w:rsidR="00B20ABA" w:rsidRPr="00B20ABA" w:rsidRDefault="00B20ABA" w:rsidP="00B20ABA">
            <w:pPr>
              <w:numPr>
                <w:ilvl w:val="0"/>
                <w:numId w:val="30"/>
              </w:numPr>
              <w:spacing w:after="120"/>
              <w:contextualSpacing/>
              <w:rPr>
                <w:rFonts w:eastAsia="MS Mincho"/>
                <w:color w:val="000000"/>
                <w:lang w:eastAsia="en-GB"/>
              </w:rPr>
            </w:pPr>
            <w:r w:rsidRPr="00B20ABA">
              <w:rPr>
                <w:rFonts w:eastAsia="MS Mincho"/>
                <w:color w:val="000000"/>
                <w:lang w:eastAsia="en-GB"/>
              </w:rPr>
              <w:t>Demodulation and performance aspects [RAN4]</w:t>
            </w:r>
          </w:p>
          <w:p w14:paraId="0EA733F6" w14:textId="77777777" w:rsidR="00B20ABA" w:rsidRPr="00B20ABA" w:rsidRDefault="00B20ABA" w:rsidP="00B20ABA">
            <w:pPr>
              <w:numPr>
                <w:ilvl w:val="2"/>
                <w:numId w:val="28"/>
              </w:numPr>
              <w:spacing w:after="120"/>
              <w:ind w:left="686" w:hanging="289"/>
              <w:contextualSpacing/>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027470EB" w14:textId="1FC06AA0" w:rsidR="00B20ABA" w:rsidRPr="00B20ABA" w:rsidRDefault="00B20ABA" w:rsidP="00B20ABA">
            <w:pPr>
              <w:numPr>
                <w:ilvl w:val="2"/>
                <w:numId w:val="28"/>
              </w:numPr>
              <w:spacing w:after="120"/>
              <w:ind w:left="686" w:hanging="289"/>
              <w:contextualSpacing/>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0A70CAEF" w14:textId="2D32ACBE" w:rsidR="000F48EA" w:rsidRDefault="000F48EA" w:rsidP="006A7288">
      <w:pPr>
        <w:spacing w:before="120"/>
        <w:jc w:val="both"/>
        <w:rPr>
          <w:lang w:eastAsia="zh-CN"/>
        </w:rPr>
      </w:pPr>
      <w:r>
        <w:rPr>
          <w:rFonts w:hint="eastAsia"/>
          <w:lang w:eastAsia="zh-CN"/>
        </w:rPr>
        <w:t>I</w:t>
      </w:r>
      <w:r>
        <w:rPr>
          <w:lang w:eastAsia="zh-CN"/>
        </w:rPr>
        <w:t xml:space="preserve">n last RAN4#116bis meeting [3], a </w:t>
      </w:r>
      <w:r w:rsidR="00B93A97">
        <w:rPr>
          <w:lang w:eastAsia="zh-CN"/>
        </w:rPr>
        <w:t>high-level</w:t>
      </w:r>
      <w:r>
        <w:rPr>
          <w:lang w:eastAsia="zh-CN"/>
        </w:rPr>
        <w:t xml:space="preserve"> agreement achieved</w:t>
      </w:r>
      <w:r w:rsidR="00B93A97">
        <w:rPr>
          <w:lang w:eastAsia="zh-CN"/>
        </w:rPr>
        <w:t xml:space="preserve"> for 6G </w:t>
      </w:r>
      <w:r w:rsidR="005A2148">
        <w:rPr>
          <w:lang w:eastAsia="zh-CN"/>
        </w:rPr>
        <w:t>D</w:t>
      </w:r>
      <w:r w:rsidR="00B93A97">
        <w:rPr>
          <w:lang w:eastAsia="zh-CN"/>
        </w:rPr>
        <w:t>emodulation</w:t>
      </w:r>
      <w:r>
        <w:rPr>
          <w:lang w:eastAsia="zh-CN"/>
        </w:rPr>
        <w:t xml:space="preserve"> to </w:t>
      </w:r>
      <w:r w:rsidRPr="000F48EA">
        <w:rPr>
          <w:lang w:eastAsia="zh-CN"/>
        </w:rPr>
        <w:t>study how to strive to develop a demod/test performance requirement framework for the minimum performance to better reflect real field conditions than 5G</w:t>
      </w:r>
      <w:r w:rsidR="00F414C7">
        <w:rPr>
          <w:lang w:eastAsia="zh-CN"/>
        </w:rPr>
        <w:t xml:space="preserve">. </w:t>
      </w:r>
      <w:r w:rsidR="00B31A7B">
        <w:rPr>
          <w:lang w:eastAsia="zh-CN"/>
        </w:rPr>
        <w:t xml:space="preserve">In addition, </w:t>
      </w:r>
      <w:r w:rsidR="005D1B39">
        <w:rPr>
          <w:lang w:eastAsia="zh-CN"/>
        </w:rPr>
        <w:t xml:space="preserve">TxEVM assumption and </w:t>
      </w:r>
      <w:r w:rsidR="00B31A7B">
        <w:rPr>
          <w:lang w:eastAsia="zh-CN"/>
        </w:rPr>
        <w:t>some new TE functionalities were discussed but no consensus</w:t>
      </w:r>
      <w:r w:rsidR="00E1669A">
        <w:rPr>
          <w:lang w:eastAsia="zh-CN"/>
        </w:rPr>
        <w:t xml:space="preserve"> reached</w:t>
      </w:r>
      <w:r w:rsidR="00B31A7B">
        <w:rPr>
          <w:lang w:eastAsia="zh-CN"/>
        </w:rPr>
        <w:t xml:space="preserve">, e.g., SRS based precoding procedure, OLLA with link adaptation, </w:t>
      </w:r>
      <w:r w:rsidR="00D969F2">
        <w:rPr>
          <w:lang w:eastAsia="zh-CN"/>
        </w:rPr>
        <w:t>TO/FO/PO compensation, SU/MU scheduling.</w:t>
      </w:r>
    </w:p>
    <w:p w14:paraId="47698CBC" w14:textId="3874494C" w:rsidR="00B20ABA" w:rsidRDefault="00D85306" w:rsidP="006A7288">
      <w:pPr>
        <w:spacing w:before="120"/>
        <w:jc w:val="both"/>
        <w:rPr>
          <w:lang w:eastAsia="zh-CN"/>
        </w:rPr>
      </w:pPr>
      <w:r>
        <w:rPr>
          <w:lang w:eastAsia="zh-CN"/>
        </w:rPr>
        <w:t xml:space="preserve">This is our </w:t>
      </w:r>
      <w:r w:rsidR="00E1669A">
        <w:rPr>
          <w:lang w:eastAsia="zh-CN"/>
        </w:rPr>
        <w:t>second</w:t>
      </w:r>
      <w:r>
        <w:rPr>
          <w:lang w:eastAsia="zh-CN"/>
        </w:rPr>
        <w:t xml:space="preserve"> meeting on </w:t>
      </w:r>
      <w:r w:rsidR="00A1090B">
        <w:rPr>
          <w:lang w:eastAsia="zh-CN"/>
        </w:rPr>
        <w:t>6</w:t>
      </w:r>
      <w:r w:rsidR="00A1090B">
        <w:rPr>
          <w:rFonts w:hint="eastAsia"/>
          <w:lang w:eastAsia="zh-CN"/>
        </w:rPr>
        <w:t>G</w:t>
      </w:r>
      <w:r w:rsidR="00A1090B">
        <w:rPr>
          <w:lang w:eastAsia="zh-CN"/>
        </w:rPr>
        <w:t xml:space="preserve"> Demodulation </w:t>
      </w:r>
      <w:r w:rsidR="00A1090B">
        <w:rPr>
          <w:rFonts w:hint="eastAsia"/>
          <w:lang w:eastAsia="zh-CN"/>
        </w:rPr>
        <w:t>in</w:t>
      </w:r>
      <w:r w:rsidR="00A1090B">
        <w:rPr>
          <w:lang w:eastAsia="zh-CN"/>
        </w:rPr>
        <w:t xml:space="preserve"> </w:t>
      </w:r>
      <w:r w:rsidR="00A1090B">
        <w:rPr>
          <w:rFonts w:hint="eastAsia"/>
          <w:lang w:eastAsia="zh-CN"/>
        </w:rPr>
        <w:t>RAN</w:t>
      </w:r>
      <w:r w:rsidR="00A1090B">
        <w:rPr>
          <w:lang w:eastAsia="zh-CN"/>
        </w:rPr>
        <w:t>4</w:t>
      </w:r>
      <w:r>
        <w:rPr>
          <w:lang w:eastAsia="zh-CN"/>
        </w:rPr>
        <w:t xml:space="preserve">. </w:t>
      </w:r>
      <w:r w:rsidR="00CC5356"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4B0B8F">
        <w:rPr>
          <w:lang w:eastAsia="zh-CN"/>
        </w:rPr>
        <w:t xml:space="preserve">potential </w:t>
      </w:r>
      <w:r w:rsidR="00EA5B67">
        <w:rPr>
          <w:lang w:eastAsia="zh-CN"/>
        </w:rPr>
        <w:t xml:space="preserve">issues </w:t>
      </w:r>
      <w:r w:rsidR="00E77BC2">
        <w:rPr>
          <w:lang w:eastAsia="zh-CN"/>
        </w:rPr>
        <w:t>for 6G Demodulation</w:t>
      </w:r>
      <w:r w:rsidR="00DB4BB9">
        <w:rPr>
          <w:lang w:eastAsia="zh-CN"/>
        </w:rPr>
        <w:t xml:space="preserve">. </w:t>
      </w:r>
      <w:r w:rsidR="00C62AAE">
        <w:rPr>
          <w:lang w:eastAsia="zh-CN"/>
        </w:rPr>
        <w:t xml:space="preserve">To facilitate the discussion and FL, the structure of this contribution follows the WF [3]. </w:t>
      </w:r>
    </w:p>
    <w:p w14:paraId="4974AF04" w14:textId="3F0C8097" w:rsidR="00E25CBF" w:rsidRPr="00C44C3E" w:rsidRDefault="00AD469F" w:rsidP="00E25CBF">
      <w:pPr>
        <w:pStyle w:val="1"/>
        <w:numPr>
          <w:ilvl w:val="0"/>
          <w:numId w:val="3"/>
        </w:numPr>
        <w:rPr>
          <w:lang w:eastAsia="ja-JP"/>
        </w:rPr>
      </w:pPr>
      <w:r w:rsidRPr="00C44C3E">
        <w:rPr>
          <w:lang w:eastAsia="ja-JP"/>
        </w:rPr>
        <w:t>Discussion</w:t>
      </w:r>
    </w:p>
    <w:p w14:paraId="0C2828C9" w14:textId="17D152F7" w:rsidR="006E13A3" w:rsidRDefault="002C51CB" w:rsidP="00E44CBC">
      <w:pPr>
        <w:jc w:val="both"/>
        <w:rPr>
          <w:lang w:val="en-US" w:eastAsia="zh-CN"/>
        </w:rPr>
      </w:pPr>
      <w:r>
        <w:rPr>
          <w:rFonts w:hint="eastAsia"/>
          <w:lang w:val="en-US" w:eastAsia="zh-CN"/>
        </w:rPr>
        <w:t>I</w:t>
      </w:r>
      <w:r>
        <w:rPr>
          <w:lang w:val="en-US" w:eastAsia="zh-CN"/>
        </w:rPr>
        <w:t xml:space="preserve">n 3GPP standards, demodulation performance </w:t>
      </w:r>
      <w:r w:rsidR="00045402">
        <w:rPr>
          <w:lang w:val="en-US" w:eastAsia="zh-CN"/>
        </w:rPr>
        <w:t xml:space="preserve">testing defined by RAN4 is </w:t>
      </w:r>
      <w:r>
        <w:rPr>
          <w:lang w:val="en-US" w:eastAsia="zh-CN"/>
        </w:rPr>
        <w:t xml:space="preserve">critical </w:t>
      </w:r>
      <w:r w:rsidR="00045402">
        <w:rPr>
          <w:lang w:val="en-US" w:eastAsia="zh-CN"/>
        </w:rPr>
        <w:t>for ensuring reliable and efficient operation</w:t>
      </w:r>
      <w:r>
        <w:rPr>
          <w:lang w:val="en-US" w:eastAsia="zh-CN"/>
        </w:rPr>
        <w:t xml:space="preserve"> of a cellular system. Rather than specifying receiver algorithms, 3GPP defines minimum performance requirements to ensure the receiver performance and interoperability between different vendors’ equipment. Analyzing these metrics involves understanding the test </w:t>
      </w:r>
      <w:r w:rsidR="00E44CBC">
        <w:rPr>
          <w:lang w:val="en-US" w:eastAsia="zh-CN"/>
        </w:rPr>
        <w:t>assumptions</w:t>
      </w:r>
      <w:r>
        <w:rPr>
          <w:lang w:val="en-US" w:eastAsia="zh-CN"/>
        </w:rPr>
        <w:t xml:space="preserve"> defined in the standards and the practical challenges of </w:t>
      </w:r>
      <w:r w:rsidR="0090183E">
        <w:rPr>
          <w:lang w:val="en-US" w:eastAsia="zh-CN"/>
        </w:rPr>
        <w:t>interference/channel model/</w:t>
      </w:r>
      <w:r>
        <w:rPr>
          <w:lang w:val="en-US" w:eastAsia="zh-CN"/>
        </w:rPr>
        <w:t>receiver design.</w:t>
      </w:r>
      <w:r w:rsidR="009A6FCC">
        <w:rPr>
          <w:lang w:val="en-US" w:eastAsia="zh-CN"/>
        </w:rPr>
        <w:t xml:space="preserve"> </w:t>
      </w:r>
    </w:p>
    <w:p w14:paraId="54687AB0" w14:textId="2EF9DA7F" w:rsidR="006E13A3" w:rsidRDefault="006E13A3" w:rsidP="00E44CBC">
      <w:pPr>
        <w:jc w:val="both"/>
        <w:rPr>
          <w:lang w:val="en-US" w:eastAsia="zh-CN"/>
        </w:rPr>
      </w:pPr>
      <w:r>
        <w:rPr>
          <w:lang w:val="en-US" w:eastAsia="zh-CN"/>
        </w:rPr>
        <w:t xml:space="preserve">Given that this is a study item with ample time for in-depth analysis and discussion. We’d like to approach </w:t>
      </w:r>
      <w:r w:rsidR="00F81C7D">
        <w:rPr>
          <w:lang w:val="en-US" w:eastAsia="zh-CN"/>
        </w:rPr>
        <w:t>the topic systematically from the following aspects.</w:t>
      </w:r>
    </w:p>
    <w:p w14:paraId="0761D07A" w14:textId="7D97B532" w:rsidR="00850560" w:rsidRPr="004756B7" w:rsidRDefault="004756B7" w:rsidP="00F81C7D">
      <w:pPr>
        <w:pStyle w:val="aff8"/>
        <w:numPr>
          <w:ilvl w:val="0"/>
          <w:numId w:val="36"/>
        </w:numPr>
        <w:ind w:firstLineChars="0"/>
        <w:jc w:val="both"/>
        <w:rPr>
          <w:lang w:val="en-US" w:eastAsia="zh-CN"/>
        </w:rPr>
      </w:pPr>
      <w:r>
        <w:rPr>
          <w:rFonts w:eastAsiaTheme="minorEastAsia"/>
          <w:lang w:val="en-US" w:eastAsia="zh-CN"/>
        </w:rPr>
        <w:t>General aspects</w:t>
      </w:r>
    </w:p>
    <w:p w14:paraId="400F4C1B" w14:textId="31A4A668" w:rsidR="004756B7" w:rsidRPr="004756B7" w:rsidRDefault="004756B7" w:rsidP="00F81C7D">
      <w:pPr>
        <w:pStyle w:val="aff8"/>
        <w:numPr>
          <w:ilvl w:val="0"/>
          <w:numId w:val="36"/>
        </w:numPr>
        <w:ind w:firstLineChars="0"/>
        <w:jc w:val="both"/>
        <w:rPr>
          <w:lang w:val="en-US" w:eastAsia="zh-CN"/>
        </w:rPr>
      </w:pPr>
      <w:r>
        <w:rPr>
          <w:rFonts w:eastAsiaTheme="minorEastAsia" w:hint="eastAsia"/>
          <w:lang w:val="en-US" w:eastAsia="zh-CN"/>
        </w:rPr>
        <w:t>C</w:t>
      </w:r>
      <w:r>
        <w:rPr>
          <w:rFonts w:eastAsiaTheme="minorEastAsia"/>
          <w:lang w:val="en-US" w:eastAsia="zh-CN"/>
        </w:rPr>
        <w:t>hannel models</w:t>
      </w:r>
    </w:p>
    <w:p w14:paraId="1490BE39" w14:textId="47BBE6FB" w:rsidR="004756B7" w:rsidRPr="004756B7" w:rsidRDefault="004756B7" w:rsidP="00F81C7D">
      <w:pPr>
        <w:pStyle w:val="aff8"/>
        <w:numPr>
          <w:ilvl w:val="0"/>
          <w:numId w:val="36"/>
        </w:numPr>
        <w:ind w:firstLineChars="0"/>
        <w:jc w:val="both"/>
        <w:rPr>
          <w:lang w:val="en-US" w:eastAsia="zh-CN"/>
        </w:rPr>
      </w:pPr>
      <w:r>
        <w:rPr>
          <w:rFonts w:eastAsiaTheme="minorEastAsia" w:hint="eastAsia"/>
          <w:lang w:val="en-US" w:eastAsia="zh-CN"/>
        </w:rPr>
        <w:t>R</w:t>
      </w:r>
      <w:r>
        <w:rPr>
          <w:rFonts w:eastAsiaTheme="minorEastAsia"/>
          <w:lang w:val="en-US" w:eastAsia="zh-CN"/>
        </w:rPr>
        <w:t>eceiver assumptions</w:t>
      </w:r>
    </w:p>
    <w:p w14:paraId="0E98FAFB" w14:textId="1A1D2BCB" w:rsidR="004756B7" w:rsidRPr="004756B7" w:rsidRDefault="004756B7" w:rsidP="00F81C7D">
      <w:pPr>
        <w:pStyle w:val="aff8"/>
        <w:numPr>
          <w:ilvl w:val="0"/>
          <w:numId w:val="36"/>
        </w:numPr>
        <w:ind w:firstLineChars="0"/>
        <w:jc w:val="both"/>
        <w:rPr>
          <w:lang w:val="en-US" w:eastAsia="zh-CN"/>
        </w:rPr>
      </w:pPr>
      <w:r>
        <w:rPr>
          <w:rFonts w:eastAsiaTheme="minorEastAsia" w:hint="eastAsia"/>
          <w:lang w:val="en-US" w:eastAsia="zh-CN"/>
        </w:rPr>
        <w:t>T</w:t>
      </w:r>
      <w:r>
        <w:rPr>
          <w:rFonts w:eastAsiaTheme="minorEastAsia"/>
          <w:lang w:val="en-US" w:eastAsia="zh-CN"/>
        </w:rPr>
        <w:t>xEVM and SNR</w:t>
      </w:r>
    </w:p>
    <w:p w14:paraId="5BCF678E" w14:textId="1DEEF45A" w:rsidR="004756B7" w:rsidRPr="004756B7" w:rsidRDefault="004756B7" w:rsidP="00F81C7D">
      <w:pPr>
        <w:pStyle w:val="aff8"/>
        <w:numPr>
          <w:ilvl w:val="0"/>
          <w:numId w:val="36"/>
        </w:numPr>
        <w:ind w:firstLineChars="0"/>
        <w:jc w:val="both"/>
        <w:rPr>
          <w:lang w:val="en-US" w:eastAsia="zh-CN"/>
        </w:rPr>
      </w:pPr>
      <w:r>
        <w:rPr>
          <w:rFonts w:eastAsiaTheme="minorEastAsia" w:hint="eastAsia"/>
          <w:lang w:val="en-US" w:eastAsia="zh-CN"/>
        </w:rPr>
        <w:t>I</w:t>
      </w:r>
      <w:r>
        <w:rPr>
          <w:rFonts w:eastAsiaTheme="minorEastAsia"/>
          <w:lang w:val="en-US" w:eastAsia="zh-CN"/>
        </w:rPr>
        <w:t>nterference modelling aspects</w:t>
      </w:r>
    </w:p>
    <w:p w14:paraId="7320DF2F" w14:textId="0216EB0F" w:rsidR="004756B7" w:rsidRPr="004756B7" w:rsidRDefault="004756B7" w:rsidP="00F81C7D">
      <w:pPr>
        <w:pStyle w:val="aff8"/>
        <w:numPr>
          <w:ilvl w:val="0"/>
          <w:numId w:val="36"/>
        </w:numPr>
        <w:ind w:firstLineChars="0"/>
        <w:jc w:val="both"/>
        <w:rPr>
          <w:lang w:val="en-US" w:eastAsia="zh-CN"/>
        </w:rPr>
      </w:pPr>
      <w:r>
        <w:rPr>
          <w:rFonts w:eastAsiaTheme="minorEastAsia" w:hint="eastAsia"/>
          <w:lang w:val="en-US" w:eastAsia="zh-CN"/>
        </w:rPr>
        <w:t>P</w:t>
      </w:r>
      <w:r>
        <w:rPr>
          <w:rFonts w:eastAsiaTheme="minorEastAsia"/>
          <w:lang w:val="en-US" w:eastAsia="zh-CN"/>
        </w:rPr>
        <w:t>erformance testing and requirements</w:t>
      </w:r>
    </w:p>
    <w:p w14:paraId="44444F87" w14:textId="5837B3CF" w:rsidR="004756B7" w:rsidRPr="004756B7" w:rsidRDefault="004756B7" w:rsidP="00F81C7D">
      <w:pPr>
        <w:pStyle w:val="aff8"/>
        <w:numPr>
          <w:ilvl w:val="0"/>
          <w:numId w:val="36"/>
        </w:numPr>
        <w:ind w:firstLineChars="0"/>
        <w:jc w:val="both"/>
        <w:rPr>
          <w:lang w:val="en-US" w:eastAsia="zh-CN"/>
        </w:rPr>
      </w:pPr>
      <w:r>
        <w:rPr>
          <w:rFonts w:eastAsiaTheme="minorEastAsia" w:hint="eastAsia"/>
          <w:lang w:val="en-US" w:eastAsia="zh-CN"/>
        </w:rPr>
        <w:t>N</w:t>
      </w:r>
      <w:r>
        <w:rPr>
          <w:rFonts w:eastAsiaTheme="minorEastAsia"/>
          <w:lang w:val="en-US" w:eastAsia="zh-CN"/>
        </w:rPr>
        <w:t>ew TE functionalities</w:t>
      </w:r>
    </w:p>
    <w:p w14:paraId="4DBF57D4" w14:textId="02A14366" w:rsidR="002C51CB" w:rsidRDefault="002C51CB" w:rsidP="00E44CBC">
      <w:pPr>
        <w:jc w:val="both"/>
        <w:rPr>
          <w:lang w:val="en-US" w:eastAsia="zh-CN"/>
        </w:rPr>
      </w:pPr>
    </w:p>
    <w:p w14:paraId="2794A95D" w14:textId="4593F492" w:rsidR="007E2301" w:rsidRPr="007E2301" w:rsidRDefault="004756B7" w:rsidP="00C54428">
      <w:pPr>
        <w:pStyle w:val="2"/>
        <w:numPr>
          <w:ilvl w:val="1"/>
          <w:numId w:val="7"/>
        </w:numPr>
        <w:jc w:val="both"/>
        <w:rPr>
          <w:lang w:val="en-US" w:eastAsia="zh-CN"/>
        </w:rPr>
      </w:pPr>
      <w:r>
        <w:rPr>
          <w:lang w:eastAsia="zh-CN"/>
        </w:rPr>
        <w:t>General aspects</w:t>
      </w:r>
    </w:p>
    <w:p w14:paraId="33507851" w14:textId="6417FF86" w:rsidR="009358D0" w:rsidRPr="009358D0" w:rsidRDefault="009358D0" w:rsidP="00E44CBC">
      <w:pPr>
        <w:jc w:val="both"/>
        <w:rPr>
          <w:b/>
          <w:bCs/>
          <w:u w:val="single"/>
          <w:lang w:val="en-US" w:eastAsia="zh-CN"/>
        </w:rPr>
      </w:pPr>
      <w:r w:rsidRPr="009358D0">
        <w:rPr>
          <w:rFonts w:hint="eastAsia"/>
          <w:b/>
          <w:bCs/>
          <w:u w:val="single"/>
          <w:lang w:val="en-US" w:eastAsia="zh-CN"/>
        </w:rPr>
        <w:t>R</w:t>
      </w:r>
      <w:r w:rsidRPr="009358D0">
        <w:rPr>
          <w:b/>
          <w:bCs/>
          <w:u w:val="single"/>
          <w:lang w:val="en-US" w:eastAsia="zh-CN"/>
        </w:rPr>
        <w:t>AN4 demod study timeline</w:t>
      </w:r>
    </w:p>
    <w:p w14:paraId="7A05DDB5" w14:textId="036E7DD9" w:rsidR="00B0214E" w:rsidRDefault="007E1ED6" w:rsidP="00E44CBC">
      <w:pPr>
        <w:jc w:val="both"/>
        <w:rPr>
          <w:lang w:val="en-US" w:eastAsia="zh-CN"/>
        </w:rPr>
      </w:pPr>
      <w:r>
        <w:rPr>
          <w:rFonts w:hint="eastAsia"/>
          <w:lang w:val="en-US" w:eastAsia="zh-CN"/>
        </w:rPr>
        <w:lastRenderedPageBreak/>
        <w:t>D</w:t>
      </w:r>
      <w:r>
        <w:rPr>
          <w:lang w:val="en-US" w:eastAsia="zh-CN"/>
        </w:rPr>
        <w:t>uring 5G NR stage, one study item</w:t>
      </w:r>
      <w:r w:rsidR="00A510EC">
        <w:rPr>
          <w:lang w:val="en-US" w:eastAsia="zh-CN"/>
        </w:rPr>
        <w:t xml:space="preserve"> lead by RAN4</w:t>
      </w:r>
      <w:r>
        <w:rPr>
          <w:lang w:val="en-US" w:eastAsia="zh-CN"/>
        </w:rPr>
        <w:t xml:space="preserve"> on the test methods study for New Radio (which including 5G demodulation) held from RAN#75 on March 2017 to RAN#80 on June 2018, last for 15 months</w:t>
      </w:r>
      <w:r w:rsidR="00B0214E">
        <w:rPr>
          <w:lang w:val="en-US" w:eastAsia="zh-CN"/>
        </w:rPr>
        <w:t xml:space="preserve"> [</w:t>
      </w:r>
      <w:r w:rsidR="002878C3">
        <w:rPr>
          <w:lang w:val="en-US" w:eastAsia="zh-CN"/>
        </w:rPr>
        <w:t>4</w:t>
      </w:r>
      <w:r w:rsidR="00B0214E">
        <w:rPr>
          <w:lang w:val="en-US" w:eastAsia="zh-CN"/>
        </w:rPr>
        <w:t>]</w:t>
      </w:r>
      <w:r>
        <w:rPr>
          <w:lang w:val="en-US" w:eastAsia="zh-CN"/>
        </w:rPr>
        <w:t>.</w:t>
      </w:r>
      <w:r w:rsidR="00B0214E">
        <w:rPr>
          <w:lang w:val="en-US" w:eastAsia="zh-CN"/>
        </w:rPr>
        <w:t xml:space="preserve"> Later on, one work item lead by RAN1 for New Radio (NR) Access Technology started from RAN#</w:t>
      </w:r>
      <w:r w:rsidR="00A510EC">
        <w:rPr>
          <w:lang w:val="en-US" w:eastAsia="zh-CN"/>
        </w:rPr>
        <w:t>75</w:t>
      </w:r>
      <w:r w:rsidR="00B0214E">
        <w:rPr>
          <w:lang w:val="en-US" w:eastAsia="zh-CN"/>
        </w:rPr>
        <w:t xml:space="preserve"> on March 201</w:t>
      </w:r>
      <w:r w:rsidR="00A510EC">
        <w:rPr>
          <w:lang w:val="en-US" w:eastAsia="zh-CN"/>
        </w:rPr>
        <w:t>7</w:t>
      </w:r>
      <w:r w:rsidR="00B0214E">
        <w:rPr>
          <w:lang w:val="en-US" w:eastAsia="zh-CN"/>
        </w:rPr>
        <w:t xml:space="preserve"> to RAN#82 on Dec</w:t>
      </w:r>
      <w:r w:rsidR="00A510EC">
        <w:rPr>
          <w:lang w:val="en-US" w:eastAsia="zh-CN"/>
        </w:rPr>
        <w:t>ember</w:t>
      </w:r>
      <w:r w:rsidR="00B0214E">
        <w:rPr>
          <w:lang w:val="en-US" w:eastAsia="zh-CN"/>
        </w:rPr>
        <w:t xml:space="preserve"> 2018, in which 5G demodulation last total 5</w:t>
      </w:r>
      <w:r w:rsidR="00D05C1F">
        <w:rPr>
          <w:lang w:val="en-US" w:eastAsia="zh-CN"/>
        </w:rPr>
        <w:t xml:space="preserve"> RAN4</w:t>
      </w:r>
      <w:r w:rsidR="00B0214E">
        <w:rPr>
          <w:lang w:val="en-US" w:eastAsia="zh-CN"/>
        </w:rPr>
        <w:t xml:space="preserve"> meeting</w:t>
      </w:r>
      <w:r w:rsidR="00D05C1F">
        <w:rPr>
          <w:lang w:val="en-US" w:eastAsia="zh-CN"/>
        </w:rPr>
        <w:t xml:space="preserve"> time</w:t>
      </w:r>
      <w:r w:rsidR="00B0214E">
        <w:rPr>
          <w:lang w:val="en-US" w:eastAsia="zh-CN"/>
        </w:rPr>
        <w:t xml:space="preserve"> [</w:t>
      </w:r>
      <w:r w:rsidR="002878C3">
        <w:rPr>
          <w:lang w:val="en-US" w:eastAsia="zh-CN"/>
        </w:rPr>
        <w:t>5</w:t>
      </w:r>
      <w:r w:rsidR="00B0214E">
        <w:rPr>
          <w:lang w:val="en-US" w:eastAsia="zh-CN"/>
        </w:rPr>
        <w:t>].</w:t>
      </w:r>
      <w:r w:rsidR="00D05C1F">
        <w:rPr>
          <w:lang w:val="en-US" w:eastAsia="zh-CN"/>
        </w:rPr>
        <w:t xml:space="preserve"> After the first 5</w:t>
      </w:r>
      <w:r w:rsidR="00D05C1F">
        <w:rPr>
          <w:rFonts w:hint="eastAsia"/>
          <w:lang w:val="en-US" w:eastAsia="zh-CN"/>
        </w:rPr>
        <w:t>G</w:t>
      </w:r>
      <w:r w:rsidR="00D05C1F">
        <w:rPr>
          <w:lang w:val="en-US" w:eastAsia="zh-CN"/>
        </w:rPr>
        <w:t xml:space="preserve"> </w:t>
      </w:r>
      <w:r w:rsidR="00D05C1F">
        <w:rPr>
          <w:rFonts w:hint="eastAsia"/>
          <w:lang w:val="en-US" w:eastAsia="zh-CN"/>
        </w:rPr>
        <w:t>NR</w:t>
      </w:r>
      <w:r w:rsidR="00D05C1F">
        <w:rPr>
          <w:lang w:val="en-US" w:eastAsia="zh-CN"/>
        </w:rPr>
        <w:t xml:space="preserve"> demodulation performance related WI </w:t>
      </w:r>
      <w:r w:rsidR="00D05C1F" w:rsidRPr="00D05C1F">
        <w:rPr>
          <w:lang w:val="en-US" w:eastAsia="zh-CN"/>
        </w:rPr>
        <w:t>NR_newRAT-Perf</w:t>
      </w:r>
      <w:r w:rsidR="00D05C1F">
        <w:rPr>
          <w:lang w:val="en-US" w:eastAsia="zh-CN"/>
        </w:rPr>
        <w:t xml:space="preserve">, normally total 5 </w:t>
      </w:r>
      <w:r w:rsidR="001C0297">
        <w:rPr>
          <w:lang w:val="en-US" w:eastAsia="zh-CN"/>
        </w:rPr>
        <w:t xml:space="preserve">RAN4 </w:t>
      </w:r>
      <w:r w:rsidR="00D05C1F">
        <w:rPr>
          <w:lang w:val="en-US" w:eastAsia="zh-CN"/>
        </w:rPr>
        <w:t xml:space="preserve">meeting </w:t>
      </w:r>
      <w:r w:rsidR="001C0297">
        <w:rPr>
          <w:lang w:val="en-US" w:eastAsia="zh-CN"/>
        </w:rPr>
        <w:t xml:space="preserve">time was </w:t>
      </w:r>
      <w:r w:rsidR="00D05C1F">
        <w:rPr>
          <w:lang w:val="en-US" w:eastAsia="zh-CN"/>
        </w:rPr>
        <w:t>allocate</w:t>
      </w:r>
      <w:r w:rsidR="001C0297">
        <w:rPr>
          <w:lang w:val="en-US" w:eastAsia="zh-CN"/>
        </w:rPr>
        <w:t>d</w:t>
      </w:r>
      <w:r w:rsidR="00D05C1F">
        <w:rPr>
          <w:lang w:val="en-US" w:eastAsia="zh-CN"/>
        </w:rPr>
        <w:t xml:space="preserve"> </w:t>
      </w:r>
      <w:r w:rsidR="001C0297">
        <w:rPr>
          <w:lang w:val="en-US" w:eastAsia="zh-CN"/>
        </w:rPr>
        <w:t>for</w:t>
      </w:r>
      <w:r w:rsidR="00D05C1F">
        <w:rPr>
          <w:lang w:val="en-US" w:eastAsia="zh-CN"/>
        </w:rPr>
        <w:t xml:space="preserve"> demodulation performance </w:t>
      </w:r>
      <w:r w:rsidR="001C0297">
        <w:rPr>
          <w:lang w:val="en-US" w:eastAsia="zh-CN"/>
        </w:rPr>
        <w:t xml:space="preserve">part for </w:t>
      </w:r>
      <w:r w:rsidR="00D05C1F">
        <w:rPr>
          <w:lang w:val="en-US" w:eastAsia="zh-CN"/>
        </w:rPr>
        <w:t xml:space="preserve">work items </w:t>
      </w:r>
      <w:r w:rsidR="001C0297">
        <w:rPr>
          <w:lang w:val="en-US" w:eastAsia="zh-CN"/>
        </w:rPr>
        <w:t>which have impacts on RAN4 demodulation performance part</w:t>
      </w:r>
      <w:r w:rsidR="001C0297" w:rsidRPr="001C0297">
        <w:rPr>
          <w:lang w:val="en-US" w:eastAsia="zh-CN"/>
        </w:rPr>
        <w:t xml:space="preserve"> </w:t>
      </w:r>
      <w:r w:rsidR="001C0297">
        <w:rPr>
          <w:lang w:val="en-US" w:eastAsia="zh-CN"/>
        </w:rPr>
        <w:t>lead by other groups.</w:t>
      </w:r>
      <w:r w:rsidR="006C7AF5">
        <w:rPr>
          <w:lang w:val="en-US" w:eastAsia="zh-CN"/>
        </w:rPr>
        <w:t xml:space="preserve"> However, </w:t>
      </w:r>
      <w:bookmarkStart w:id="4" w:name="_Hlk209615702"/>
      <w:r w:rsidR="006C7AF5">
        <w:rPr>
          <w:lang w:val="en-US" w:eastAsia="zh-CN"/>
        </w:rPr>
        <w:t>based on the lessons learned from 5G, we realized that five RAN4 meeting time is not sufficient for thorough technical discussions. This often led to rushed conclusions and compromised quality.</w:t>
      </w:r>
      <w:bookmarkEnd w:id="4"/>
      <w:r w:rsidR="006C7AF5">
        <w:rPr>
          <w:lang w:val="en-US" w:eastAsia="zh-CN"/>
        </w:rPr>
        <w:t xml:space="preserve"> We recommend establishing a more realistic and structured timeline to ensure adequate depth in technical deliberation and a well-paced progression toward completion.</w:t>
      </w:r>
    </w:p>
    <w:p w14:paraId="0B5ABD36" w14:textId="4F4F0AEF" w:rsidR="001C0297" w:rsidRDefault="00685D56" w:rsidP="00E44CBC">
      <w:pPr>
        <w:jc w:val="both"/>
        <w:rPr>
          <w:b/>
          <w:bCs/>
          <w:lang w:val="sv-SE" w:eastAsia="zh-CN"/>
        </w:rPr>
      </w:pPr>
      <w:r w:rsidRPr="00454912">
        <w:rPr>
          <w:rFonts w:hint="eastAsia"/>
          <w:b/>
          <w:bCs/>
          <w:lang w:val="sv-SE" w:eastAsia="zh-CN"/>
        </w:rPr>
        <w:t>O</w:t>
      </w:r>
      <w:r w:rsidRPr="00454912">
        <w:rPr>
          <w:b/>
          <w:bCs/>
          <w:lang w:val="sv-SE" w:eastAsia="zh-CN"/>
        </w:rPr>
        <w:t xml:space="preserve">bservation </w:t>
      </w:r>
      <w:r>
        <w:rPr>
          <w:b/>
          <w:bCs/>
          <w:lang w:val="sv-SE" w:eastAsia="zh-CN"/>
        </w:rPr>
        <w:t>1</w:t>
      </w:r>
      <w:r w:rsidRPr="00454912">
        <w:rPr>
          <w:b/>
          <w:bCs/>
          <w:lang w:val="sv-SE" w:eastAsia="zh-CN"/>
        </w:rPr>
        <w:t xml:space="preserve">: </w:t>
      </w:r>
      <w:r>
        <w:rPr>
          <w:b/>
          <w:bCs/>
          <w:lang w:val="sv-SE" w:eastAsia="zh-CN"/>
        </w:rPr>
        <w:t>B</w:t>
      </w:r>
      <w:r w:rsidRPr="00685D56">
        <w:rPr>
          <w:b/>
          <w:bCs/>
          <w:lang w:val="sv-SE" w:eastAsia="zh-CN"/>
        </w:rPr>
        <w:t xml:space="preserve">ased on the lessons learned from 5G, we realized that five RAN4 meeting time </w:t>
      </w:r>
      <w:r>
        <w:rPr>
          <w:b/>
          <w:bCs/>
          <w:lang w:val="sv-SE" w:eastAsia="zh-CN"/>
        </w:rPr>
        <w:t xml:space="preserve">which usually scheduled for RAN4 demodulation part </w:t>
      </w:r>
      <w:r w:rsidRPr="00685D56">
        <w:rPr>
          <w:b/>
          <w:bCs/>
          <w:lang w:val="sv-SE" w:eastAsia="zh-CN"/>
        </w:rPr>
        <w:t>is not sufficient for thorough technical discussions. This often led to rushed conclusions and compromised quality.</w:t>
      </w:r>
    </w:p>
    <w:p w14:paraId="616686B3" w14:textId="4FC4651B" w:rsidR="007E2301" w:rsidRDefault="00685D56" w:rsidP="001A1FD5">
      <w:pPr>
        <w:jc w:val="both"/>
        <w:rPr>
          <w:b/>
          <w:bCs/>
          <w:lang w:eastAsia="zh-CN"/>
        </w:rPr>
      </w:pPr>
      <w:r>
        <w:rPr>
          <w:b/>
          <w:bCs/>
          <w:lang w:eastAsia="zh-CN"/>
        </w:rPr>
        <w:t xml:space="preserve">Proposal 1: For RAN4 6G Demodulation, RAN4 </w:t>
      </w:r>
      <w:r w:rsidRPr="00685D56">
        <w:rPr>
          <w:b/>
          <w:bCs/>
          <w:lang w:eastAsia="zh-CN"/>
        </w:rPr>
        <w:t>establish a more realistic and structured timeline to ensure adequate depth in technical deliberation and a well-paced progression toward completion.</w:t>
      </w:r>
      <w:r>
        <w:rPr>
          <w:b/>
          <w:bCs/>
          <w:lang w:eastAsia="zh-CN"/>
        </w:rPr>
        <w:t xml:space="preserve"> </w:t>
      </w:r>
    </w:p>
    <w:p w14:paraId="3C67A855" w14:textId="349EA37F" w:rsidR="00C44C3E" w:rsidRDefault="00C44C3E" w:rsidP="001A1FD5">
      <w:pPr>
        <w:jc w:val="both"/>
        <w:rPr>
          <w:lang w:val="en-US" w:eastAsia="zh-CN"/>
        </w:rPr>
      </w:pPr>
    </w:p>
    <w:p w14:paraId="44F31874" w14:textId="555854FE" w:rsidR="006402C6" w:rsidRPr="006402C6" w:rsidRDefault="006402C6" w:rsidP="001A1FD5">
      <w:pPr>
        <w:jc w:val="both"/>
        <w:rPr>
          <w:b/>
          <w:bCs/>
          <w:u w:val="single"/>
          <w:lang w:val="en-US" w:eastAsia="zh-CN"/>
        </w:rPr>
      </w:pPr>
      <w:r w:rsidRPr="006402C6">
        <w:rPr>
          <w:b/>
          <w:bCs/>
          <w:u w:val="single"/>
          <w:lang w:val="en-US" w:eastAsia="zh-CN"/>
        </w:rPr>
        <w:t>Waveform</w:t>
      </w:r>
      <w:r w:rsidR="00006393">
        <w:rPr>
          <w:b/>
          <w:bCs/>
          <w:u w:val="single"/>
          <w:lang w:val="en-US" w:eastAsia="zh-CN"/>
        </w:rPr>
        <w:t xml:space="preserve">, </w:t>
      </w:r>
      <w:r w:rsidRPr="006402C6">
        <w:rPr>
          <w:b/>
          <w:bCs/>
          <w:u w:val="single"/>
          <w:lang w:val="en-US" w:eastAsia="zh-CN"/>
        </w:rPr>
        <w:t xml:space="preserve">modulation </w:t>
      </w:r>
      <w:r w:rsidR="00006393">
        <w:rPr>
          <w:b/>
          <w:bCs/>
          <w:u w:val="single"/>
          <w:lang w:val="en-US" w:eastAsia="zh-CN"/>
        </w:rPr>
        <w:t>and SCS</w:t>
      </w:r>
    </w:p>
    <w:p w14:paraId="5BE0ECDE" w14:textId="43192C4E" w:rsidR="008949A3" w:rsidRDefault="008654F6" w:rsidP="008949A3">
      <w:pPr>
        <w:jc w:val="both"/>
        <w:rPr>
          <w:lang w:eastAsia="zh-CN"/>
        </w:rPr>
      </w:pPr>
      <w:r>
        <w:rPr>
          <w:lang w:eastAsia="zh-CN"/>
        </w:rPr>
        <w:t xml:space="preserve">The physical layer serves as the foundation for data transmission in wireless systems, and its design directly impact demodulation performance and requirements definition. According 6G SID [2] descriptions as below, the 6G physical layer structure about waveforms, modulation, frame structure, channel coding, channel bandwidth, data scheduling, HARQ operation, MIMO operation, duplexing, physical signals, physical channels </w:t>
      </w:r>
      <w:r w:rsidR="00E20589">
        <w:rPr>
          <w:lang w:eastAsia="zh-CN"/>
        </w:rPr>
        <w:t>should be</w:t>
      </w:r>
      <w:r>
        <w:rPr>
          <w:lang w:eastAsia="zh-CN"/>
        </w:rPr>
        <w:t xml:space="preserve"> studied by RAN1</w:t>
      </w:r>
      <w:r w:rsidR="00E20589">
        <w:rPr>
          <w:lang w:eastAsia="zh-CN"/>
        </w:rPr>
        <w:t>, and the study is ongoing now</w:t>
      </w:r>
      <w:r>
        <w:rPr>
          <w:lang w:eastAsia="zh-CN"/>
        </w:rPr>
        <w:t>.</w:t>
      </w:r>
      <w:r w:rsidR="006402C6">
        <w:rPr>
          <w:lang w:eastAsia="zh-CN"/>
        </w:rPr>
        <w:t xml:space="preserve"> </w:t>
      </w:r>
      <w:r>
        <w:rPr>
          <w:rFonts w:hint="eastAsia"/>
          <w:lang w:eastAsia="zh-CN"/>
        </w:rPr>
        <w:t>A</w:t>
      </w:r>
      <w:r>
        <w:rPr>
          <w:lang w:eastAsia="zh-CN"/>
        </w:rPr>
        <w:t xml:space="preserve">ccordingly, the basic </w:t>
      </w:r>
      <w:r w:rsidR="001C7B81">
        <w:rPr>
          <w:lang w:eastAsia="zh-CN"/>
        </w:rPr>
        <w:t xml:space="preserve">physical layer related </w:t>
      </w:r>
      <w:r>
        <w:rPr>
          <w:lang w:eastAsia="zh-CN"/>
        </w:rPr>
        <w:t>configuration</w:t>
      </w:r>
      <w:r w:rsidR="001C7B81">
        <w:rPr>
          <w:lang w:eastAsia="zh-CN"/>
        </w:rPr>
        <w:t>s</w:t>
      </w:r>
      <w:r>
        <w:rPr>
          <w:lang w:eastAsia="zh-CN"/>
        </w:rPr>
        <w:t xml:space="preserve"> for </w:t>
      </w:r>
      <w:r w:rsidR="00886EB7">
        <w:rPr>
          <w:lang w:eastAsia="zh-CN"/>
        </w:rPr>
        <w:t xml:space="preserve">6G </w:t>
      </w:r>
      <w:r w:rsidR="005A2148">
        <w:rPr>
          <w:lang w:eastAsia="zh-CN"/>
        </w:rPr>
        <w:t>D</w:t>
      </w:r>
      <w:r>
        <w:rPr>
          <w:lang w:eastAsia="zh-CN"/>
        </w:rPr>
        <w:t>emodulation requirement</w:t>
      </w:r>
      <w:r w:rsidR="001C7B81">
        <w:rPr>
          <w:lang w:eastAsia="zh-CN"/>
        </w:rPr>
        <w:t>s</w:t>
      </w:r>
      <w:r>
        <w:rPr>
          <w:lang w:eastAsia="zh-CN"/>
        </w:rPr>
        <w:t xml:space="preserve"> may need update. </w:t>
      </w:r>
      <w:r w:rsidR="00740B26">
        <w:rPr>
          <w:lang w:eastAsia="zh-CN"/>
        </w:rPr>
        <w:t xml:space="preserve">Recently, some initial agreements achieved for 6G waveform, </w:t>
      </w:r>
      <w:r w:rsidR="005F152C">
        <w:rPr>
          <w:lang w:eastAsia="zh-CN"/>
        </w:rPr>
        <w:t xml:space="preserve">6G </w:t>
      </w:r>
      <w:r w:rsidR="00740B26">
        <w:rPr>
          <w:lang w:eastAsia="zh-CN"/>
        </w:rPr>
        <w:t xml:space="preserve">frame structure and </w:t>
      </w:r>
      <w:r w:rsidR="005F152C">
        <w:rPr>
          <w:lang w:eastAsia="zh-CN"/>
        </w:rPr>
        <w:t xml:space="preserve">6G </w:t>
      </w:r>
      <w:r w:rsidR="00740B26">
        <w:rPr>
          <w:lang w:eastAsia="zh-CN"/>
        </w:rPr>
        <w:t>modulation schemes in RAN1#122 meeting</w:t>
      </w:r>
      <w:r w:rsidR="008949A3">
        <w:rPr>
          <w:lang w:eastAsia="zh-CN"/>
        </w:rPr>
        <w:t xml:space="preserve"> as below</w:t>
      </w:r>
      <w:r w:rsidR="00740B26">
        <w:rPr>
          <w:lang w:eastAsia="zh-CN"/>
        </w:rPr>
        <w:t>.</w:t>
      </w:r>
    </w:p>
    <w:tbl>
      <w:tblPr>
        <w:tblStyle w:val="aff7"/>
        <w:tblW w:w="0" w:type="auto"/>
        <w:tblLook w:val="04A0" w:firstRow="1" w:lastRow="0" w:firstColumn="1" w:lastColumn="0" w:noHBand="0" w:noVBand="1"/>
      </w:tblPr>
      <w:tblGrid>
        <w:gridCol w:w="9631"/>
      </w:tblGrid>
      <w:tr w:rsidR="008949A3" w14:paraId="647E0998" w14:textId="77777777" w:rsidTr="003018F5">
        <w:tc>
          <w:tcPr>
            <w:tcW w:w="9631" w:type="dxa"/>
          </w:tcPr>
          <w:p w14:paraId="5EEBF576" w14:textId="77777777" w:rsidR="008949A3" w:rsidRPr="007D1D0F" w:rsidRDefault="008949A3" w:rsidP="003018F5">
            <w:pPr>
              <w:spacing w:after="60"/>
              <w:contextualSpacing/>
              <w:rPr>
                <w:rFonts w:eastAsia="Times New Roman"/>
                <w:highlight w:val="green"/>
              </w:rPr>
            </w:pPr>
            <w:r w:rsidRPr="007D1D0F">
              <w:rPr>
                <w:rFonts w:eastAsia="Times New Roman" w:hint="eastAsia"/>
                <w:highlight w:val="green"/>
              </w:rPr>
              <w:t>Agreement</w:t>
            </w:r>
          </w:p>
          <w:p w14:paraId="1D349087" w14:textId="77777777" w:rsidR="008949A3" w:rsidRPr="004A74E1" w:rsidRDefault="008949A3" w:rsidP="003018F5">
            <w:pPr>
              <w:spacing w:after="60"/>
              <w:rPr>
                <w:rFonts w:eastAsia="Times New Roman"/>
              </w:rPr>
            </w:pPr>
            <w:r w:rsidRPr="004A74E1">
              <w:rPr>
                <w:rFonts w:eastAsia="Times New Roman"/>
              </w:rPr>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04994AA9" w14:textId="77777777" w:rsidR="008949A3" w:rsidRPr="004A74E1" w:rsidRDefault="008949A3" w:rsidP="003018F5">
            <w:pPr>
              <w:pStyle w:val="aff8"/>
              <w:numPr>
                <w:ilvl w:val="0"/>
                <w:numId w:val="31"/>
              </w:numPr>
              <w:overflowPunct/>
              <w:autoSpaceDE/>
              <w:autoSpaceDN/>
              <w:adjustRightInd/>
              <w:spacing w:after="60"/>
              <w:ind w:firstLineChars="0"/>
              <w:contextualSpacing/>
              <w:textAlignment w:val="auto"/>
              <w:rPr>
                <w:rFonts w:eastAsia="Times New Roman"/>
              </w:rPr>
            </w:pPr>
            <w:r w:rsidRPr="004A74E1">
              <w:rPr>
                <w:rFonts w:eastAsia="Times New Roman"/>
              </w:rPr>
              <w:t>Enhancements/modifications on CP-OFDM/DFT-s-OFDM will be studied as potential additions</w:t>
            </w:r>
          </w:p>
          <w:p w14:paraId="07D1F10B" w14:textId="77777777" w:rsidR="008949A3" w:rsidRPr="004A74E1" w:rsidRDefault="008949A3" w:rsidP="003018F5">
            <w:pPr>
              <w:pStyle w:val="aff8"/>
              <w:numPr>
                <w:ilvl w:val="0"/>
                <w:numId w:val="31"/>
              </w:numPr>
              <w:overflowPunct/>
              <w:autoSpaceDE/>
              <w:autoSpaceDN/>
              <w:adjustRightInd/>
              <w:spacing w:after="60"/>
              <w:ind w:firstLineChars="0"/>
              <w:contextualSpacing/>
              <w:textAlignment w:val="auto"/>
              <w:rPr>
                <w:rFonts w:eastAsia="Times New Roman"/>
              </w:rPr>
            </w:pPr>
            <w:r w:rsidRPr="004A74E1">
              <w:rPr>
                <w:rFonts w:eastAsia="Times New Roman" w:hint="eastAsia"/>
              </w:rPr>
              <w:t>Other OFDM based waveforms are not precluded.</w:t>
            </w:r>
          </w:p>
          <w:p w14:paraId="1C18D697" w14:textId="77777777" w:rsidR="008949A3" w:rsidRPr="006C2291" w:rsidRDefault="008949A3" w:rsidP="003018F5">
            <w:pPr>
              <w:pStyle w:val="aff8"/>
              <w:spacing w:after="60"/>
              <w:ind w:firstLine="480"/>
              <w:contextualSpacing/>
              <w:rPr>
                <w:rFonts w:eastAsia="等线"/>
                <w:sz w:val="24"/>
                <w:highlight w:val="yellow"/>
                <w:lang w:eastAsia="zh-CN"/>
              </w:rPr>
            </w:pPr>
          </w:p>
          <w:p w14:paraId="7FED1D0B" w14:textId="77777777" w:rsidR="008949A3" w:rsidRPr="00E311FC" w:rsidRDefault="008949A3" w:rsidP="003018F5">
            <w:pPr>
              <w:spacing w:after="60"/>
              <w:rPr>
                <w:rFonts w:eastAsia="Times New Roman"/>
                <w:highlight w:val="green"/>
              </w:rPr>
            </w:pPr>
            <w:r w:rsidRPr="00E311FC">
              <w:rPr>
                <w:rFonts w:eastAsia="Times New Roman" w:hint="eastAsia"/>
                <w:highlight w:val="green"/>
              </w:rPr>
              <w:t>Agreement</w:t>
            </w:r>
          </w:p>
          <w:p w14:paraId="4680260F" w14:textId="77777777" w:rsidR="008949A3" w:rsidRPr="00873664" w:rsidRDefault="008949A3" w:rsidP="003018F5">
            <w:pPr>
              <w:spacing w:after="60"/>
              <w:rPr>
                <w:sz w:val="24"/>
              </w:rPr>
            </w:pPr>
            <w:r w:rsidRPr="00E311FC">
              <w:rPr>
                <w:rFonts w:eastAsia="Times New Roman"/>
              </w:rPr>
              <w:t>CP-OFDM waveform as defined in 5G NR is supported as the basis for 6GR for downlink</w:t>
            </w:r>
          </w:p>
          <w:p w14:paraId="3D40D90D" w14:textId="77777777" w:rsidR="008949A3" w:rsidRPr="00E311FC" w:rsidRDefault="008949A3" w:rsidP="003018F5">
            <w:pPr>
              <w:pStyle w:val="aff8"/>
              <w:numPr>
                <w:ilvl w:val="0"/>
                <w:numId w:val="31"/>
              </w:numPr>
              <w:overflowPunct/>
              <w:autoSpaceDE/>
              <w:autoSpaceDN/>
              <w:adjustRightInd/>
              <w:spacing w:after="60"/>
              <w:ind w:firstLineChars="0"/>
              <w:contextualSpacing/>
              <w:textAlignment w:val="auto"/>
              <w:rPr>
                <w:rFonts w:eastAsia="Times New Roman"/>
              </w:rPr>
            </w:pPr>
            <w:r w:rsidRPr="00E311FC">
              <w:rPr>
                <w:rFonts w:eastAsia="Times New Roman"/>
              </w:rPr>
              <w:t>Enhancements/modifications on CP-OFDM will be studied as potential additions</w:t>
            </w:r>
          </w:p>
          <w:p w14:paraId="7BD3AC20" w14:textId="77777777" w:rsidR="008949A3" w:rsidRPr="00E311FC" w:rsidRDefault="008949A3" w:rsidP="003018F5">
            <w:pPr>
              <w:pStyle w:val="aff8"/>
              <w:numPr>
                <w:ilvl w:val="0"/>
                <w:numId w:val="31"/>
              </w:numPr>
              <w:overflowPunct/>
              <w:autoSpaceDE/>
              <w:autoSpaceDN/>
              <w:adjustRightInd/>
              <w:spacing w:after="60"/>
              <w:ind w:firstLineChars="0"/>
              <w:contextualSpacing/>
              <w:textAlignment w:val="auto"/>
              <w:rPr>
                <w:rFonts w:eastAsia="Times New Roman"/>
              </w:rPr>
            </w:pPr>
            <w:r w:rsidRPr="00E311FC">
              <w:rPr>
                <w:rFonts w:eastAsia="Times New Roman"/>
              </w:rPr>
              <w:t xml:space="preserve">DFT-s-OFDM or any other OFDM-based waveform will be studied as a </w:t>
            </w:r>
            <w:r w:rsidRPr="006C2291">
              <w:rPr>
                <w:rFonts w:eastAsia="等线" w:hint="eastAsia"/>
                <w:lang w:eastAsia="zh-CN"/>
              </w:rPr>
              <w:t xml:space="preserve">potential </w:t>
            </w:r>
            <w:r w:rsidRPr="00E311FC">
              <w:rPr>
                <w:rFonts w:eastAsia="Times New Roman"/>
              </w:rPr>
              <w:t>additional waveform for downlink</w:t>
            </w:r>
          </w:p>
          <w:p w14:paraId="0010DFE0" w14:textId="77777777" w:rsidR="008949A3" w:rsidRDefault="008949A3" w:rsidP="003018F5">
            <w:pPr>
              <w:pStyle w:val="aff8"/>
              <w:spacing w:after="60"/>
              <w:ind w:firstLine="400"/>
              <w:contextualSpacing/>
              <w:rPr>
                <w:rFonts w:eastAsia="Times New Roman"/>
              </w:rPr>
            </w:pPr>
            <w:r w:rsidRPr="00E311FC">
              <w:rPr>
                <w:rFonts w:eastAsia="Times New Roman" w:hint="eastAsia"/>
              </w:rPr>
              <w:t>Note:</w:t>
            </w:r>
            <w:r w:rsidRPr="00E311FC">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等线" w:hint="eastAsia"/>
                <w:lang w:eastAsia="zh-CN"/>
              </w:rPr>
              <w:t>, etc</w:t>
            </w:r>
            <w:r w:rsidRPr="00E311FC">
              <w:rPr>
                <w:rFonts w:eastAsia="Times New Roman"/>
              </w:rPr>
              <w:t>.</w:t>
            </w:r>
          </w:p>
          <w:p w14:paraId="79433958" w14:textId="512D8647" w:rsidR="008949A3" w:rsidRDefault="008949A3" w:rsidP="008949A3">
            <w:pPr>
              <w:spacing w:after="60"/>
              <w:contextualSpacing/>
              <w:rPr>
                <w:rFonts w:eastAsiaTheme="minorEastAsia"/>
                <w:lang w:eastAsia="zh-CN"/>
              </w:rPr>
            </w:pPr>
          </w:p>
          <w:p w14:paraId="455A2FD2" w14:textId="77777777" w:rsidR="008949A3" w:rsidRPr="00023844" w:rsidRDefault="008949A3" w:rsidP="008949A3">
            <w:pPr>
              <w:spacing w:after="60"/>
              <w:rPr>
                <w:rFonts w:eastAsia="等线"/>
                <w:highlight w:val="green"/>
                <w:lang w:eastAsia="zh-CN"/>
              </w:rPr>
            </w:pPr>
            <w:r w:rsidRPr="00023844">
              <w:rPr>
                <w:rFonts w:eastAsia="等线" w:hint="eastAsia"/>
                <w:highlight w:val="green"/>
                <w:lang w:eastAsia="zh-CN"/>
              </w:rPr>
              <w:t>Agreement</w:t>
            </w:r>
          </w:p>
          <w:p w14:paraId="2FE96581" w14:textId="77777777" w:rsidR="008949A3" w:rsidRPr="002D1C71" w:rsidRDefault="008949A3" w:rsidP="008949A3">
            <w:pPr>
              <w:pStyle w:val="aff8"/>
              <w:numPr>
                <w:ilvl w:val="0"/>
                <w:numId w:val="32"/>
              </w:numPr>
              <w:overflowPunct/>
              <w:autoSpaceDE/>
              <w:autoSpaceDN/>
              <w:adjustRightInd/>
              <w:spacing w:after="0"/>
              <w:ind w:firstLineChars="0"/>
              <w:textAlignment w:val="auto"/>
              <w:rPr>
                <w:rFonts w:eastAsia="等线"/>
                <w:lang w:eastAsia="zh-CN"/>
              </w:rPr>
            </w:pPr>
            <w:r w:rsidRPr="002D1C71">
              <w:rPr>
                <w:rFonts w:eastAsia="等线" w:hint="eastAsia"/>
                <w:lang w:eastAsia="zh-CN"/>
              </w:rPr>
              <w:t xml:space="preserve">6GR takes the following SCS as start point for discussion for all the signals/channels except PRACH. </w:t>
            </w:r>
          </w:p>
          <w:p w14:paraId="27E7D404" w14:textId="77777777" w:rsidR="008949A3" w:rsidRPr="00881E02" w:rsidRDefault="008949A3" w:rsidP="008949A3">
            <w:pPr>
              <w:pStyle w:val="aff8"/>
              <w:numPr>
                <w:ilvl w:val="1"/>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For sub 6GHz</w:t>
            </w:r>
          </w:p>
          <w:p w14:paraId="03BD623E" w14:textId="77777777" w:rsidR="008949A3" w:rsidRPr="00881E02" w:rsidRDefault="008949A3" w:rsidP="008949A3">
            <w:pPr>
              <w:pStyle w:val="aff8"/>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The following subcarrier spacing is at least supported</w:t>
            </w:r>
          </w:p>
          <w:p w14:paraId="136E8E43" w14:textId="77777777" w:rsidR="008949A3" w:rsidRPr="00881E02" w:rsidRDefault="008949A3" w:rsidP="008949A3">
            <w:pPr>
              <w:pStyle w:val="aff8"/>
              <w:numPr>
                <w:ilvl w:val="3"/>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15kHz SCS for FDD, 30kHz SCS for TDD</w:t>
            </w:r>
          </w:p>
          <w:p w14:paraId="13545A7D" w14:textId="77777777" w:rsidR="008949A3" w:rsidRPr="00881E02" w:rsidRDefault="008949A3" w:rsidP="008949A3">
            <w:pPr>
              <w:pStyle w:val="aff8"/>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FFS: 30kHz SCS for FDD for around e.g., 1-2.5GHz</w:t>
            </w:r>
          </w:p>
          <w:p w14:paraId="26201F17" w14:textId="77777777" w:rsidR="008949A3" w:rsidRPr="00881E02" w:rsidRDefault="008949A3" w:rsidP="008949A3">
            <w:pPr>
              <w:pStyle w:val="aff8"/>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FFS: 7.5kHz SCS for sub1GHz (FDD)</w:t>
            </w:r>
          </w:p>
          <w:p w14:paraId="3955793E" w14:textId="77777777" w:rsidR="008949A3" w:rsidRPr="00881E02" w:rsidRDefault="008949A3" w:rsidP="008949A3">
            <w:pPr>
              <w:pStyle w:val="aff8"/>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Whether to discuss the FFS will be subject to RANP decision.</w:t>
            </w:r>
          </w:p>
          <w:p w14:paraId="1F1908BB" w14:textId="77777777" w:rsidR="008949A3" w:rsidRPr="00881E02" w:rsidRDefault="008949A3" w:rsidP="008949A3">
            <w:pPr>
              <w:pStyle w:val="aff8"/>
              <w:numPr>
                <w:ilvl w:val="1"/>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For around 7GHz</w:t>
            </w:r>
          </w:p>
          <w:p w14:paraId="1E70B32B" w14:textId="77777777" w:rsidR="008949A3" w:rsidRPr="00881E02" w:rsidRDefault="008949A3" w:rsidP="008949A3">
            <w:pPr>
              <w:pStyle w:val="aff8"/>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The following subcarrier spacing options can be studied</w:t>
            </w:r>
          </w:p>
          <w:p w14:paraId="64964C2A" w14:textId="77777777" w:rsidR="008949A3" w:rsidRPr="00881E02" w:rsidRDefault="008949A3" w:rsidP="008949A3">
            <w:pPr>
              <w:pStyle w:val="aff8"/>
              <w:numPr>
                <w:ilvl w:val="3"/>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30kHz, 60kHz</w:t>
            </w:r>
          </w:p>
          <w:p w14:paraId="74F4D566" w14:textId="77777777" w:rsidR="008949A3" w:rsidRPr="00881E02" w:rsidRDefault="008949A3" w:rsidP="008949A3">
            <w:pPr>
              <w:pStyle w:val="aff8"/>
              <w:numPr>
                <w:ilvl w:val="1"/>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FFS: For around 15GHz</w:t>
            </w:r>
          </w:p>
          <w:p w14:paraId="6FABAAB4" w14:textId="77777777" w:rsidR="008949A3" w:rsidRPr="00881E02" w:rsidRDefault="008949A3" w:rsidP="008949A3">
            <w:pPr>
              <w:pStyle w:val="aff8"/>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The following subcarrier spacing options can be studied</w:t>
            </w:r>
          </w:p>
          <w:p w14:paraId="27C0B6F3" w14:textId="77777777" w:rsidR="008949A3" w:rsidRPr="00881E02" w:rsidRDefault="008949A3" w:rsidP="008949A3">
            <w:pPr>
              <w:pStyle w:val="aff8"/>
              <w:numPr>
                <w:ilvl w:val="3"/>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 xml:space="preserve">30kHz, 60kHz, 120kHz </w:t>
            </w:r>
          </w:p>
          <w:p w14:paraId="27374FFC" w14:textId="77777777" w:rsidR="008949A3" w:rsidRPr="00881E02" w:rsidRDefault="008949A3" w:rsidP="008949A3">
            <w:pPr>
              <w:pStyle w:val="aff8"/>
              <w:numPr>
                <w:ilvl w:val="2"/>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Whether to discuss it will be subject to RANP decision</w:t>
            </w:r>
          </w:p>
          <w:p w14:paraId="100449DF" w14:textId="77777777" w:rsidR="008949A3" w:rsidRPr="00881E02" w:rsidRDefault="008949A3" w:rsidP="008949A3">
            <w:pPr>
              <w:pStyle w:val="aff8"/>
              <w:numPr>
                <w:ilvl w:val="1"/>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For between 24.25GHz - 52.6GHz</w:t>
            </w:r>
          </w:p>
          <w:p w14:paraId="0F92A2E4" w14:textId="77777777" w:rsidR="008949A3" w:rsidRPr="00881E02" w:rsidRDefault="008949A3" w:rsidP="008949A3">
            <w:pPr>
              <w:pStyle w:val="aff8"/>
              <w:numPr>
                <w:ilvl w:val="2"/>
                <w:numId w:val="32"/>
              </w:numPr>
              <w:overflowPunct/>
              <w:autoSpaceDE/>
              <w:autoSpaceDN/>
              <w:adjustRightInd/>
              <w:spacing w:after="0"/>
              <w:ind w:firstLineChars="0"/>
              <w:textAlignment w:val="auto"/>
              <w:rPr>
                <w:rFonts w:eastAsia="等线"/>
                <w:lang w:eastAsia="zh-CN"/>
              </w:rPr>
            </w:pPr>
            <w:r w:rsidRPr="00881E02">
              <w:rPr>
                <w:rFonts w:eastAsia="等线"/>
                <w:lang w:eastAsia="zh-CN"/>
              </w:rPr>
              <w:t>S</w:t>
            </w:r>
            <w:r w:rsidRPr="00881E02">
              <w:rPr>
                <w:rFonts w:eastAsia="等线" w:hint="eastAsia"/>
                <w:lang w:eastAsia="zh-CN"/>
              </w:rPr>
              <w:t>ubcarrier spacing 120kHz is supported</w:t>
            </w:r>
          </w:p>
          <w:p w14:paraId="077FC51F" w14:textId="77777777" w:rsidR="008949A3" w:rsidRPr="00881E02" w:rsidRDefault="008949A3" w:rsidP="008949A3">
            <w:pPr>
              <w:pStyle w:val="aff8"/>
              <w:numPr>
                <w:ilvl w:val="1"/>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lastRenderedPageBreak/>
              <w:t xml:space="preserve">FFS </w:t>
            </w:r>
            <w:r w:rsidRPr="00881E02">
              <w:rPr>
                <w:rFonts w:eastAsia="等线"/>
                <w:lang w:eastAsia="zh-CN"/>
              </w:rPr>
              <w:t>whether</w:t>
            </w:r>
            <w:r w:rsidRPr="00881E02">
              <w:rPr>
                <w:rFonts w:eastAsia="等线" w:hint="eastAsia"/>
                <w:lang w:eastAsia="zh-CN"/>
              </w:rPr>
              <w:t xml:space="preserve"> to allow using additional subcarrier spacing for SSB</w:t>
            </w:r>
          </w:p>
          <w:p w14:paraId="4BB9E3E5" w14:textId="77777777" w:rsidR="008949A3" w:rsidRPr="00881E02" w:rsidRDefault="008949A3" w:rsidP="008949A3">
            <w:pPr>
              <w:pStyle w:val="aff8"/>
              <w:numPr>
                <w:ilvl w:val="0"/>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 xml:space="preserve">FFS subcarrier spacing for </w:t>
            </w:r>
            <w:r w:rsidRPr="00881E02">
              <w:rPr>
                <w:rFonts w:eastAsia="等线"/>
                <w:lang w:eastAsia="zh-CN"/>
              </w:rPr>
              <w:t>PRACH</w:t>
            </w:r>
            <w:r w:rsidRPr="00881E02">
              <w:rPr>
                <w:rFonts w:eastAsia="等线" w:hint="eastAsia"/>
                <w:lang w:eastAsia="zh-CN"/>
              </w:rPr>
              <w:t xml:space="preserve"> and up to initial access discussion.</w:t>
            </w:r>
          </w:p>
          <w:p w14:paraId="3568936C" w14:textId="77777777" w:rsidR="008949A3" w:rsidRPr="00881E02" w:rsidRDefault="008949A3" w:rsidP="008949A3">
            <w:pPr>
              <w:spacing w:after="60"/>
              <w:rPr>
                <w:rFonts w:eastAsia="等线"/>
                <w:highlight w:val="cyan"/>
                <w:lang w:eastAsia="zh-CN"/>
              </w:rPr>
            </w:pPr>
          </w:p>
          <w:p w14:paraId="07EC57CD" w14:textId="77777777" w:rsidR="008949A3" w:rsidRPr="00881E02" w:rsidRDefault="008949A3" w:rsidP="008949A3">
            <w:pPr>
              <w:spacing w:after="60"/>
              <w:rPr>
                <w:rFonts w:eastAsia="等线"/>
                <w:highlight w:val="green"/>
                <w:lang w:eastAsia="zh-CN"/>
              </w:rPr>
            </w:pPr>
            <w:r w:rsidRPr="00881E02">
              <w:rPr>
                <w:rFonts w:eastAsia="等线" w:hint="eastAsia"/>
                <w:highlight w:val="green"/>
                <w:lang w:eastAsia="zh-CN"/>
              </w:rPr>
              <w:t>Agreement</w:t>
            </w:r>
          </w:p>
          <w:p w14:paraId="10F1047B" w14:textId="77777777" w:rsidR="008949A3" w:rsidRPr="00881E02" w:rsidRDefault="008949A3" w:rsidP="008949A3">
            <w:pPr>
              <w:pStyle w:val="aff8"/>
              <w:numPr>
                <w:ilvl w:val="0"/>
                <w:numId w:val="32"/>
              </w:numPr>
              <w:overflowPunct/>
              <w:autoSpaceDE/>
              <w:autoSpaceDN/>
              <w:adjustRightInd/>
              <w:spacing w:after="0"/>
              <w:ind w:firstLineChars="0"/>
              <w:textAlignment w:val="auto"/>
              <w:rPr>
                <w:rFonts w:eastAsia="等线"/>
                <w:lang w:eastAsia="zh-CN"/>
              </w:rPr>
            </w:pPr>
            <w:r w:rsidRPr="00881E02">
              <w:rPr>
                <w:rFonts w:eastAsia="等线" w:hint="eastAsia"/>
                <w:lang w:eastAsia="zh-CN"/>
              </w:rPr>
              <w:t>6GR supports normal cyclic prefix, i.e., same as the normal CP defined in NR.</w:t>
            </w:r>
          </w:p>
          <w:p w14:paraId="5A8542A2" w14:textId="09458E38" w:rsidR="008949A3" w:rsidRDefault="008949A3" w:rsidP="008949A3">
            <w:pPr>
              <w:pStyle w:val="aff8"/>
              <w:numPr>
                <w:ilvl w:val="1"/>
                <w:numId w:val="32"/>
              </w:numPr>
              <w:overflowPunct/>
              <w:autoSpaceDE/>
              <w:autoSpaceDN/>
              <w:adjustRightInd/>
              <w:spacing w:after="0"/>
              <w:ind w:firstLineChars="0"/>
              <w:textAlignment w:val="auto"/>
              <w:rPr>
                <w:rFonts w:eastAsiaTheme="minorEastAsia"/>
                <w:lang w:eastAsia="zh-CN"/>
              </w:rPr>
            </w:pPr>
            <w:r w:rsidRPr="00881E02">
              <w:rPr>
                <w:rFonts w:eastAsia="等线" w:hint="eastAsia"/>
                <w:bCs/>
                <w:lang w:eastAsia="zh-CN"/>
              </w:rPr>
              <w:t>FFS p</w:t>
            </w:r>
            <w:r w:rsidRPr="00881E02">
              <w:rPr>
                <w:rFonts w:eastAsia="等线"/>
                <w:bCs/>
              </w:rPr>
              <w:t xml:space="preserve">otential </w:t>
            </w:r>
            <w:r w:rsidRPr="00881E02">
              <w:rPr>
                <w:rFonts w:eastAsia="等线" w:hint="eastAsia"/>
                <w:bCs/>
                <w:lang w:eastAsia="zh-CN"/>
              </w:rPr>
              <w:t>need for</w:t>
            </w:r>
            <w:r w:rsidRPr="00881E02">
              <w:rPr>
                <w:rFonts w:eastAsia="等线"/>
                <w:bCs/>
              </w:rPr>
              <w:t xml:space="preserve"> </w:t>
            </w:r>
            <w:r w:rsidRPr="00881E02">
              <w:rPr>
                <w:rFonts w:eastAsia="等线" w:hint="eastAsia"/>
                <w:bCs/>
                <w:lang w:eastAsia="zh-CN"/>
              </w:rPr>
              <w:t xml:space="preserve">other </w:t>
            </w:r>
            <w:r w:rsidRPr="00881E02">
              <w:rPr>
                <w:rFonts w:eastAsia="等线"/>
                <w:bCs/>
              </w:rPr>
              <w:t>CP</w:t>
            </w:r>
          </w:p>
          <w:p w14:paraId="72C7B54C" w14:textId="77777777" w:rsidR="008949A3" w:rsidRDefault="008949A3" w:rsidP="008949A3">
            <w:pPr>
              <w:spacing w:after="60"/>
              <w:contextualSpacing/>
              <w:rPr>
                <w:rFonts w:eastAsiaTheme="minorEastAsia"/>
                <w:lang w:eastAsia="zh-CN"/>
              </w:rPr>
            </w:pPr>
          </w:p>
          <w:p w14:paraId="72832602" w14:textId="77777777" w:rsidR="007800D7" w:rsidRPr="0014337C" w:rsidRDefault="007800D7" w:rsidP="007800D7">
            <w:pPr>
              <w:spacing w:after="60"/>
              <w:rPr>
                <w:rFonts w:eastAsia="等线"/>
                <w:highlight w:val="green"/>
                <w:lang w:eastAsia="zh-CN"/>
              </w:rPr>
            </w:pPr>
            <w:r w:rsidRPr="0014337C">
              <w:rPr>
                <w:rFonts w:eastAsia="等线" w:hint="eastAsia"/>
                <w:highlight w:val="green"/>
                <w:lang w:eastAsia="zh-CN"/>
              </w:rPr>
              <w:t>Agreement</w:t>
            </w:r>
          </w:p>
          <w:p w14:paraId="2C560F3E" w14:textId="77777777" w:rsidR="007800D7" w:rsidRPr="006C047F" w:rsidRDefault="007800D7" w:rsidP="007800D7">
            <w:pPr>
              <w:numPr>
                <w:ilvl w:val="0"/>
                <w:numId w:val="35"/>
              </w:numPr>
              <w:spacing w:after="0"/>
            </w:pPr>
            <w:r w:rsidRPr="006C047F">
              <w:t>For 6GR DL, 5G NR uniform QPSK, 16QAM, 64QAM, 256QAM and 1024QAM are supported as basis for study for data channel</w:t>
            </w:r>
          </w:p>
          <w:p w14:paraId="7C938261" w14:textId="77777777" w:rsidR="007800D7" w:rsidRPr="006C047F" w:rsidRDefault="007800D7" w:rsidP="007800D7">
            <w:pPr>
              <w:pStyle w:val="aff8"/>
              <w:numPr>
                <w:ilvl w:val="1"/>
                <w:numId w:val="35"/>
              </w:numPr>
              <w:spacing w:after="0"/>
              <w:ind w:firstLineChars="0"/>
              <w:contextualSpacing/>
            </w:pPr>
            <w:r w:rsidRPr="006C047F">
              <w:t>FFS: Enhancements and other modulation schemes</w:t>
            </w:r>
          </w:p>
          <w:p w14:paraId="41FDC0AB" w14:textId="77777777" w:rsidR="007800D7" w:rsidRPr="006C047F" w:rsidRDefault="007800D7" w:rsidP="007800D7">
            <w:pPr>
              <w:numPr>
                <w:ilvl w:val="0"/>
                <w:numId w:val="35"/>
              </w:numPr>
              <w:spacing w:after="0"/>
            </w:pPr>
            <w:r w:rsidRPr="006C047F">
              <w:t>For 6GR UL, 5G NR uniform QPSK, 16QAM, 64QAM, and 256QAM are supported as basis for study for CP-OFDM for data channel</w:t>
            </w:r>
          </w:p>
          <w:p w14:paraId="3ED53CA8" w14:textId="77777777" w:rsidR="007800D7" w:rsidRPr="006C047F" w:rsidRDefault="007800D7" w:rsidP="007800D7">
            <w:pPr>
              <w:pStyle w:val="aff8"/>
              <w:numPr>
                <w:ilvl w:val="1"/>
                <w:numId w:val="35"/>
              </w:numPr>
              <w:spacing w:after="0"/>
              <w:ind w:firstLineChars="0"/>
              <w:contextualSpacing/>
            </w:pPr>
            <w:r w:rsidRPr="006C047F">
              <w:t>FFS: Enhancements and other modulation schemes</w:t>
            </w:r>
          </w:p>
          <w:p w14:paraId="1584DF63" w14:textId="77777777" w:rsidR="007800D7" w:rsidRPr="006C047F" w:rsidRDefault="007800D7" w:rsidP="007800D7">
            <w:pPr>
              <w:numPr>
                <w:ilvl w:val="0"/>
                <w:numId w:val="35"/>
              </w:numPr>
              <w:spacing w:after="0"/>
            </w:pPr>
            <w:r w:rsidRPr="006C047F">
              <w:t>For 6GR UL, 5G NR pi/2 BPSK, uniform QPSK, 16QAM, 64QAM, and 256QAM are supported as basis for study for DFT-s-OFDM for data channel</w:t>
            </w:r>
          </w:p>
          <w:p w14:paraId="027F30C1" w14:textId="0C5A8653" w:rsidR="007800D7" w:rsidRPr="00DE357E" w:rsidRDefault="007800D7" w:rsidP="00DE357E">
            <w:pPr>
              <w:pStyle w:val="aff8"/>
              <w:numPr>
                <w:ilvl w:val="1"/>
                <w:numId w:val="35"/>
              </w:numPr>
              <w:spacing w:after="0"/>
              <w:ind w:firstLineChars="0"/>
              <w:contextualSpacing/>
            </w:pPr>
            <w:r w:rsidRPr="006C047F">
              <w:t xml:space="preserve">FFS: Enhancements and other </w:t>
            </w:r>
            <w:r>
              <w:t>modulation schemes</w:t>
            </w:r>
          </w:p>
        </w:tc>
      </w:tr>
    </w:tbl>
    <w:p w14:paraId="38A14D2B" w14:textId="77777777" w:rsidR="008949A3" w:rsidRPr="008949A3" w:rsidRDefault="008949A3" w:rsidP="006402C6">
      <w:pPr>
        <w:jc w:val="both"/>
        <w:rPr>
          <w:lang w:eastAsia="zh-CN"/>
        </w:rPr>
      </w:pPr>
    </w:p>
    <w:p w14:paraId="6899836E" w14:textId="4C0158C5" w:rsidR="00FE48D1" w:rsidRDefault="00FE48D1" w:rsidP="006539E9">
      <w:pPr>
        <w:jc w:val="both"/>
        <w:rPr>
          <w:lang w:eastAsia="zh-CN"/>
        </w:rPr>
      </w:pPr>
      <w:r>
        <w:rPr>
          <w:lang w:eastAsia="zh-CN"/>
        </w:rPr>
        <w:t>Based on above agreements, RAN4 could consider starting the demodulation performance evaluation with achieved agreements summarized as below.</w:t>
      </w:r>
    </w:p>
    <w:p w14:paraId="34794C1B" w14:textId="77777777" w:rsidR="00AA3489" w:rsidRDefault="00FE48D1" w:rsidP="006539E9">
      <w:pPr>
        <w:jc w:val="both"/>
        <w:rPr>
          <w:lang w:eastAsia="zh-CN"/>
        </w:rPr>
      </w:pPr>
      <w:r>
        <w:rPr>
          <w:lang w:eastAsia="zh-CN"/>
        </w:rPr>
        <w:t>F</w:t>
      </w:r>
      <w:r w:rsidR="00740B26">
        <w:rPr>
          <w:lang w:eastAsia="zh-CN"/>
        </w:rPr>
        <w:t xml:space="preserve">or </w:t>
      </w:r>
      <w:r w:rsidR="005F152C">
        <w:rPr>
          <w:lang w:eastAsia="zh-CN"/>
        </w:rPr>
        <w:t xml:space="preserve">6G </w:t>
      </w:r>
      <w:r w:rsidR="00740B26">
        <w:rPr>
          <w:lang w:eastAsia="zh-CN"/>
        </w:rPr>
        <w:t>waveform</w:t>
      </w:r>
      <w:r w:rsidR="005F152C">
        <w:rPr>
          <w:lang w:eastAsia="zh-CN"/>
        </w:rPr>
        <w:t>, CP-OFDM and DFT-s-OFDM waveforms are selected as the basis for 6G uplink, and CP-OFDM waveform is supported as the basis for 6G downlink.</w:t>
      </w:r>
      <w:bookmarkStart w:id="5" w:name="_Hlk209601446"/>
      <w:r w:rsidR="00E92474">
        <w:rPr>
          <w:lang w:eastAsia="zh-CN"/>
        </w:rPr>
        <w:t xml:space="preserve"> </w:t>
      </w:r>
    </w:p>
    <w:p w14:paraId="7CD4A514" w14:textId="77777777" w:rsidR="00AA3489" w:rsidRDefault="00E92474" w:rsidP="006539E9">
      <w:pPr>
        <w:jc w:val="both"/>
        <w:rPr>
          <w:lang w:eastAsia="zh-CN"/>
        </w:rPr>
      </w:pPr>
      <w:r>
        <w:rPr>
          <w:lang w:eastAsia="zh-CN"/>
        </w:rPr>
        <w:t>For 6</w:t>
      </w:r>
      <w:r>
        <w:rPr>
          <w:rFonts w:hint="eastAsia"/>
          <w:lang w:eastAsia="zh-CN"/>
        </w:rPr>
        <w:t>G</w:t>
      </w:r>
      <w:r>
        <w:rPr>
          <w:lang w:eastAsia="zh-CN"/>
        </w:rPr>
        <w:t xml:space="preserve"> frame structure, initial agreements about the subcarrier spacing (SCS) and </w:t>
      </w:r>
      <w:r w:rsidRPr="00881E02">
        <w:rPr>
          <w:rFonts w:eastAsia="等线" w:hint="eastAsia"/>
          <w:lang w:eastAsia="zh-CN"/>
        </w:rPr>
        <w:t>cyclic prefix</w:t>
      </w:r>
      <w:r>
        <w:rPr>
          <w:lang w:eastAsia="zh-CN"/>
        </w:rPr>
        <w:t xml:space="preserve"> (CP) reached in RAN1. Per our understanding, it’s not necessary to</w:t>
      </w:r>
      <w:r w:rsidRPr="003374D7">
        <w:rPr>
          <w:lang w:eastAsia="zh-CN"/>
        </w:rPr>
        <w:t xml:space="preserve"> </w:t>
      </w:r>
      <w:r>
        <w:rPr>
          <w:lang w:eastAsia="zh-CN"/>
        </w:rPr>
        <w:t>cover all the SCS options for demodulation performance requirements. It’s a reasonable and meaningful solution to define demodulation performance requirements with typical SCS configurations, e.g., 15kHz SCS for FDD, 30KHz SCS for TDD for sub 6GHz, 30kHz and/or 60kHz SCS for around 7GHz, and 120kHz SCS for 24.25GHz-52.6GHz, etc.</w:t>
      </w:r>
    </w:p>
    <w:p w14:paraId="44BF5869" w14:textId="77777777" w:rsidR="00AA3489" w:rsidRDefault="00E92474" w:rsidP="006539E9">
      <w:pPr>
        <w:jc w:val="both"/>
      </w:pPr>
      <w:r>
        <w:rPr>
          <w:lang w:eastAsia="zh-CN"/>
        </w:rPr>
        <w:t xml:space="preserve">For 6G modulation schemes, QPSK, 16QAM, 64QAM, 256QAM and 1024QAM are supported for 6G DL, and QPSK, 16QAM, 64QAM, 256QAM are supported for 6G UL with both </w:t>
      </w:r>
      <w:r w:rsidRPr="006C047F">
        <w:t>CP-OFDM</w:t>
      </w:r>
      <w:r>
        <w:t xml:space="preserve"> and </w:t>
      </w:r>
      <w:r w:rsidRPr="006C047F">
        <w:t>DFT-s-OFDM</w:t>
      </w:r>
      <w:r>
        <w:t xml:space="preserve">. Furthermore, </w:t>
      </w:r>
      <w:r w:rsidRPr="006C047F">
        <w:t>pi/2 BPSK</w:t>
      </w:r>
      <w:r>
        <w:t xml:space="preserve"> are supported for </w:t>
      </w:r>
      <w:r>
        <w:rPr>
          <w:lang w:eastAsia="zh-CN"/>
        </w:rPr>
        <w:t>6G UL with</w:t>
      </w:r>
      <w:r w:rsidRPr="006C047F">
        <w:t xml:space="preserve"> DFT-s-OFDM</w:t>
      </w:r>
      <w:r>
        <w:t>. Hence, it’s straightforward to study the demodulation performance with these modulation schemes.</w:t>
      </w:r>
    </w:p>
    <w:p w14:paraId="53EC8F8F" w14:textId="08874101" w:rsidR="009E0F7D" w:rsidRPr="0028149F" w:rsidRDefault="006539E9" w:rsidP="006539E9">
      <w:pPr>
        <w:jc w:val="both"/>
        <w:rPr>
          <w:lang w:val="sv-SE" w:eastAsia="zh-CN"/>
        </w:rPr>
      </w:pPr>
      <w:r>
        <w:t>It’s no doubt more details and clarification should be pending on RAN1’s progress</w:t>
      </w:r>
      <w:bookmarkEnd w:id="5"/>
      <w:r>
        <w:t>.</w:t>
      </w:r>
      <w:r w:rsidR="0031347C">
        <w:rPr>
          <w:lang w:val="sv-SE" w:eastAsia="zh-CN"/>
        </w:rPr>
        <w:t xml:space="preserve"> </w:t>
      </w:r>
      <w:r w:rsidR="0031347C" w:rsidRPr="0031347C">
        <w:rPr>
          <w:lang w:val="sv-SE" w:eastAsia="zh-CN"/>
        </w:rPr>
        <w:t>The best approach is to closely follow R</w:t>
      </w:r>
      <w:r w:rsidR="0031347C">
        <w:rPr>
          <w:lang w:val="sv-SE" w:eastAsia="zh-CN"/>
        </w:rPr>
        <w:t>AN</w:t>
      </w:r>
      <w:r w:rsidR="0031347C" w:rsidRPr="0031347C">
        <w:rPr>
          <w:lang w:val="sv-SE" w:eastAsia="zh-CN"/>
        </w:rPr>
        <w:t xml:space="preserve">1's </w:t>
      </w:r>
      <w:r w:rsidR="0031347C">
        <w:rPr>
          <w:lang w:val="sv-SE" w:eastAsia="zh-CN"/>
        </w:rPr>
        <w:t xml:space="preserve">discussion </w:t>
      </w:r>
      <w:r w:rsidR="0031347C" w:rsidRPr="0031347C">
        <w:rPr>
          <w:lang w:val="sv-SE" w:eastAsia="zh-CN"/>
        </w:rPr>
        <w:t xml:space="preserve">progress, and once relevant conclusions are available, </w:t>
      </w:r>
      <w:r w:rsidR="0031347C">
        <w:rPr>
          <w:lang w:val="sv-SE" w:eastAsia="zh-CN"/>
        </w:rPr>
        <w:t>RAN4 could</w:t>
      </w:r>
      <w:r w:rsidR="0031347C" w:rsidRPr="0031347C">
        <w:rPr>
          <w:lang w:val="sv-SE" w:eastAsia="zh-CN"/>
        </w:rPr>
        <w:t xml:space="preserve"> </w:t>
      </w:r>
      <w:r w:rsidR="0031347C">
        <w:rPr>
          <w:lang w:val="sv-SE" w:eastAsia="zh-CN"/>
        </w:rPr>
        <w:t>consider</w:t>
      </w:r>
      <w:r w:rsidR="0031347C" w:rsidRPr="0031347C">
        <w:rPr>
          <w:lang w:val="sv-SE" w:eastAsia="zh-CN"/>
        </w:rPr>
        <w:t xml:space="preserve"> adopt</w:t>
      </w:r>
      <w:r w:rsidR="0031347C">
        <w:rPr>
          <w:lang w:val="sv-SE" w:eastAsia="zh-CN"/>
        </w:rPr>
        <w:t>ing</w:t>
      </w:r>
      <w:r w:rsidR="0031347C" w:rsidRPr="0031347C">
        <w:rPr>
          <w:lang w:val="sv-SE" w:eastAsia="zh-CN"/>
        </w:rPr>
        <w:t xml:space="preserve"> </w:t>
      </w:r>
      <w:r w:rsidR="0031347C">
        <w:rPr>
          <w:lang w:val="sv-SE" w:eastAsia="zh-CN"/>
        </w:rPr>
        <w:t>them for RAN4 6G Demodulation study</w:t>
      </w:r>
      <w:r w:rsidR="0031347C" w:rsidRPr="0031347C">
        <w:rPr>
          <w:lang w:val="sv-SE" w:eastAsia="zh-CN"/>
        </w:rPr>
        <w:t>.</w:t>
      </w:r>
      <w:r w:rsidR="00F14E19">
        <w:rPr>
          <w:lang w:val="sv-SE" w:eastAsia="zh-CN"/>
        </w:rPr>
        <w:t xml:space="preserve"> </w:t>
      </w:r>
      <w:r w:rsidR="00F14E19" w:rsidRPr="00F14E19">
        <w:rPr>
          <w:lang w:val="sv-SE" w:eastAsia="zh-CN"/>
        </w:rPr>
        <w:t>However, this is not inconsistent with the fact that we form high level's agreement</w:t>
      </w:r>
      <w:r w:rsidR="00F14E19">
        <w:rPr>
          <w:lang w:val="sv-SE" w:eastAsia="zh-CN"/>
        </w:rPr>
        <w:t>s</w:t>
      </w:r>
      <w:r w:rsidR="00F14E19" w:rsidRPr="00F14E19">
        <w:rPr>
          <w:lang w:val="sv-SE" w:eastAsia="zh-CN"/>
        </w:rPr>
        <w:t xml:space="preserve"> based on existing conclusions</w:t>
      </w:r>
      <w:r w:rsidR="00F14E19">
        <w:rPr>
          <w:lang w:val="sv-SE" w:eastAsia="zh-CN"/>
        </w:rPr>
        <w:t>.</w:t>
      </w:r>
    </w:p>
    <w:p w14:paraId="50D9E5D9" w14:textId="29B2EA93" w:rsidR="00FE48D1" w:rsidRDefault="00FE48D1" w:rsidP="00FE48D1">
      <w:pPr>
        <w:spacing w:beforeLines="50" w:before="120"/>
        <w:jc w:val="both"/>
        <w:rPr>
          <w:lang w:eastAsia="zh-CN"/>
        </w:rPr>
      </w:pPr>
      <w:r>
        <w:rPr>
          <w:b/>
          <w:bCs/>
          <w:lang w:eastAsia="zh-CN"/>
        </w:rPr>
        <w:t xml:space="preserve">Proposal 2: </w:t>
      </w:r>
      <w:r w:rsidRPr="003374D7">
        <w:rPr>
          <w:b/>
          <w:bCs/>
          <w:lang w:val="sv-SE" w:eastAsia="zh-CN"/>
        </w:rPr>
        <w:t>RAN4 6G Demodulation could start with CP-OFDM and DFT-s-OFDM waveforms for 6G uplink demodulation study, and CP-OFDM waveform for 6G downlink demodulation study.</w:t>
      </w:r>
    </w:p>
    <w:p w14:paraId="5253985D" w14:textId="77777777" w:rsidR="00FE48D1" w:rsidRDefault="00FE48D1" w:rsidP="00FE48D1">
      <w:pPr>
        <w:spacing w:beforeLines="50" w:before="120" w:after="60"/>
        <w:jc w:val="both"/>
        <w:rPr>
          <w:b/>
          <w:bCs/>
          <w:lang w:val="sv-SE" w:eastAsia="zh-CN"/>
        </w:rPr>
      </w:pPr>
      <w:r>
        <w:rPr>
          <w:b/>
          <w:bCs/>
          <w:lang w:eastAsia="zh-CN"/>
        </w:rPr>
        <w:t xml:space="preserve">Proposal 3: </w:t>
      </w:r>
      <w:r w:rsidRPr="003374D7">
        <w:rPr>
          <w:b/>
          <w:bCs/>
          <w:lang w:val="sv-SE" w:eastAsia="zh-CN"/>
        </w:rPr>
        <w:t xml:space="preserve">RAN4 6G Demodulation </w:t>
      </w:r>
      <w:r>
        <w:rPr>
          <w:b/>
          <w:bCs/>
          <w:lang w:val="sv-SE" w:eastAsia="zh-CN"/>
        </w:rPr>
        <w:t xml:space="preserve">study </w:t>
      </w:r>
      <w:r w:rsidRPr="003374D7">
        <w:rPr>
          <w:b/>
          <w:bCs/>
          <w:lang w:val="sv-SE" w:eastAsia="zh-CN"/>
        </w:rPr>
        <w:t xml:space="preserve">could start with </w:t>
      </w:r>
      <w:r>
        <w:rPr>
          <w:b/>
          <w:bCs/>
          <w:lang w:val="sv-SE" w:eastAsia="zh-CN"/>
        </w:rPr>
        <w:t>following SCS options</w:t>
      </w:r>
    </w:p>
    <w:p w14:paraId="6C08FC27" w14:textId="77777777" w:rsidR="00FE48D1" w:rsidRPr="001D04CF" w:rsidRDefault="00FE48D1" w:rsidP="00FE48D1">
      <w:pPr>
        <w:pStyle w:val="aff8"/>
        <w:numPr>
          <w:ilvl w:val="3"/>
          <w:numId w:val="34"/>
        </w:numPr>
        <w:spacing w:after="60"/>
        <w:ind w:firstLineChars="0"/>
        <w:jc w:val="both"/>
        <w:rPr>
          <w:b/>
          <w:bCs/>
          <w:lang w:eastAsia="zh-CN"/>
        </w:rPr>
      </w:pPr>
      <w:r w:rsidRPr="001D04CF">
        <w:rPr>
          <w:b/>
          <w:bCs/>
          <w:lang w:val="sv-SE" w:eastAsia="zh-CN"/>
        </w:rPr>
        <w:t xml:space="preserve">For sub 6GHz, </w:t>
      </w:r>
      <w:r w:rsidRPr="001D04CF">
        <w:rPr>
          <w:b/>
          <w:bCs/>
          <w:lang w:eastAsia="zh-CN"/>
        </w:rPr>
        <w:t>15kHz SCS for FDD, 30KHz SCS for TDD</w:t>
      </w:r>
    </w:p>
    <w:p w14:paraId="2FBE523D" w14:textId="77777777" w:rsidR="00FE48D1" w:rsidRPr="001D04CF" w:rsidRDefault="00FE48D1" w:rsidP="00FE48D1">
      <w:pPr>
        <w:pStyle w:val="aff8"/>
        <w:numPr>
          <w:ilvl w:val="3"/>
          <w:numId w:val="34"/>
        </w:numPr>
        <w:spacing w:after="60"/>
        <w:ind w:firstLineChars="0"/>
        <w:jc w:val="both"/>
        <w:rPr>
          <w:b/>
          <w:bCs/>
          <w:lang w:eastAsia="zh-CN"/>
        </w:rPr>
      </w:pPr>
      <w:r w:rsidRPr="001D04CF">
        <w:rPr>
          <w:b/>
          <w:bCs/>
          <w:lang w:eastAsia="zh-CN"/>
        </w:rPr>
        <w:t>For around 7GHz, 30kHz, 60kHz</w:t>
      </w:r>
    </w:p>
    <w:p w14:paraId="61BF44CB" w14:textId="77777777" w:rsidR="00FE48D1" w:rsidRPr="001D04CF" w:rsidRDefault="00FE48D1" w:rsidP="00FE48D1">
      <w:pPr>
        <w:pStyle w:val="aff8"/>
        <w:numPr>
          <w:ilvl w:val="3"/>
          <w:numId w:val="34"/>
        </w:numPr>
        <w:ind w:left="1679" w:firstLineChars="0"/>
        <w:jc w:val="both"/>
        <w:rPr>
          <w:b/>
          <w:bCs/>
          <w:lang w:eastAsia="zh-CN"/>
        </w:rPr>
      </w:pPr>
      <w:r w:rsidRPr="001D04CF">
        <w:rPr>
          <w:rFonts w:hint="eastAsia"/>
          <w:b/>
          <w:bCs/>
          <w:lang w:eastAsia="zh-CN"/>
        </w:rPr>
        <w:t>F</w:t>
      </w:r>
      <w:r w:rsidRPr="001D04CF">
        <w:rPr>
          <w:b/>
          <w:bCs/>
          <w:lang w:eastAsia="zh-CN"/>
        </w:rPr>
        <w:t>or between 24.25GHz - 52.6GHz, 120kHz</w:t>
      </w:r>
    </w:p>
    <w:p w14:paraId="74946A1F" w14:textId="77777777" w:rsidR="00080991" w:rsidRDefault="00080991" w:rsidP="00080991">
      <w:pPr>
        <w:spacing w:beforeLines="50" w:before="120" w:after="60"/>
        <w:jc w:val="both"/>
        <w:rPr>
          <w:b/>
          <w:bCs/>
          <w:lang w:val="sv-SE" w:eastAsia="zh-CN"/>
        </w:rPr>
      </w:pPr>
      <w:r>
        <w:rPr>
          <w:b/>
          <w:bCs/>
          <w:lang w:eastAsia="zh-CN"/>
        </w:rPr>
        <w:t xml:space="preserve">Proposal 4: </w:t>
      </w:r>
      <w:r w:rsidRPr="003374D7">
        <w:rPr>
          <w:b/>
          <w:bCs/>
          <w:lang w:val="sv-SE" w:eastAsia="zh-CN"/>
        </w:rPr>
        <w:t xml:space="preserve">RAN4 6G Demodulation </w:t>
      </w:r>
      <w:r>
        <w:rPr>
          <w:b/>
          <w:bCs/>
          <w:lang w:val="sv-SE" w:eastAsia="zh-CN"/>
        </w:rPr>
        <w:t>study should cover following modulation schemes at least</w:t>
      </w:r>
    </w:p>
    <w:p w14:paraId="7CB812EE" w14:textId="77777777" w:rsidR="00080991" w:rsidRPr="009E0F7D" w:rsidRDefault="00080991" w:rsidP="00080991">
      <w:pPr>
        <w:pStyle w:val="aff8"/>
        <w:numPr>
          <w:ilvl w:val="3"/>
          <w:numId w:val="34"/>
        </w:numPr>
        <w:spacing w:after="60"/>
        <w:ind w:firstLineChars="0"/>
        <w:jc w:val="both"/>
        <w:rPr>
          <w:b/>
          <w:bCs/>
          <w:lang w:eastAsia="zh-CN"/>
        </w:rPr>
      </w:pPr>
      <w:r w:rsidRPr="009E0F7D">
        <w:rPr>
          <w:b/>
          <w:bCs/>
          <w:lang w:val="sv-SE" w:eastAsia="zh-CN"/>
        </w:rPr>
        <w:t>For downlink, QPSK, 16QAM, 64QAM, 256QAM and 1024QAM</w:t>
      </w:r>
    </w:p>
    <w:p w14:paraId="3CBB356A" w14:textId="77777777" w:rsidR="00080991" w:rsidRPr="009E0F7D" w:rsidRDefault="00080991" w:rsidP="00080991">
      <w:pPr>
        <w:pStyle w:val="aff8"/>
        <w:numPr>
          <w:ilvl w:val="3"/>
          <w:numId w:val="34"/>
        </w:numPr>
        <w:spacing w:after="60"/>
        <w:ind w:firstLineChars="0"/>
        <w:jc w:val="both"/>
        <w:rPr>
          <w:b/>
          <w:bCs/>
          <w:lang w:eastAsia="zh-CN"/>
        </w:rPr>
      </w:pPr>
      <w:r w:rsidRPr="009E0F7D">
        <w:rPr>
          <w:b/>
          <w:bCs/>
          <w:lang w:eastAsia="zh-CN"/>
        </w:rPr>
        <w:t xml:space="preserve">For uplink with </w:t>
      </w:r>
      <w:r w:rsidRPr="009E0F7D">
        <w:rPr>
          <w:b/>
          <w:bCs/>
        </w:rPr>
        <w:t xml:space="preserve">CP-OFDM waveform, </w:t>
      </w:r>
      <w:r w:rsidRPr="009E0F7D">
        <w:rPr>
          <w:b/>
          <w:bCs/>
          <w:lang w:val="sv-SE" w:eastAsia="zh-CN"/>
        </w:rPr>
        <w:t>QPSK, 16QAM, 64QAM, 256QAM</w:t>
      </w:r>
    </w:p>
    <w:p w14:paraId="74FCEE35" w14:textId="77777777" w:rsidR="00080991" w:rsidRPr="009E0F7D" w:rsidRDefault="00080991" w:rsidP="00080991">
      <w:pPr>
        <w:pStyle w:val="aff8"/>
        <w:numPr>
          <w:ilvl w:val="3"/>
          <w:numId w:val="34"/>
        </w:numPr>
        <w:ind w:left="1679" w:firstLineChars="0"/>
        <w:jc w:val="both"/>
        <w:rPr>
          <w:b/>
          <w:bCs/>
          <w:lang w:eastAsia="zh-CN"/>
        </w:rPr>
      </w:pPr>
      <w:r w:rsidRPr="009E0F7D">
        <w:rPr>
          <w:b/>
          <w:bCs/>
          <w:lang w:eastAsia="zh-CN"/>
        </w:rPr>
        <w:t xml:space="preserve">For uplink with </w:t>
      </w:r>
      <w:r w:rsidRPr="009E0F7D">
        <w:rPr>
          <w:b/>
          <w:bCs/>
        </w:rPr>
        <w:t>DFT-s-OFDM waveform, pi/2 BPSK,</w:t>
      </w:r>
      <w:r w:rsidRPr="009E0F7D">
        <w:rPr>
          <w:b/>
          <w:bCs/>
          <w:lang w:val="sv-SE" w:eastAsia="zh-CN"/>
        </w:rPr>
        <w:t xml:space="preserve"> QPSK, 16QAM, 64QAM, 256QAM</w:t>
      </w:r>
    </w:p>
    <w:p w14:paraId="7597E941" w14:textId="0035B89D" w:rsidR="006539E9" w:rsidRPr="00080991" w:rsidRDefault="006539E9" w:rsidP="00BE0718">
      <w:pPr>
        <w:jc w:val="both"/>
        <w:rPr>
          <w:b/>
          <w:bCs/>
          <w:lang w:eastAsia="zh-CN"/>
        </w:rPr>
      </w:pPr>
    </w:p>
    <w:p w14:paraId="4683E6BE" w14:textId="7FB9FFC9" w:rsidR="00DE357E" w:rsidRDefault="00DE357E" w:rsidP="00DE357E">
      <w:pPr>
        <w:rPr>
          <w:b/>
          <w:u w:val="single"/>
          <w:lang w:eastAsia="ko-KR"/>
        </w:rPr>
      </w:pPr>
      <w:r>
        <w:rPr>
          <w:b/>
          <w:u w:val="single"/>
          <w:lang w:eastAsia="ko-KR"/>
        </w:rPr>
        <w:t>Demodulation specification principles</w:t>
      </w:r>
    </w:p>
    <w:p w14:paraId="3BEAD35A" w14:textId="77777777" w:rsidR="00BD2000" w:rsidRDefault="00BD2000" w:rsidP="00BD2000">
      <w:pPr>
        <w:jc w:val="both"/>
        <w:rPr>
          <w:lang w:val="sv-SE" w:eastAsia="zh-CN"/>
        </w:rPr>
      </w:pPr>
      <w:r>
        <w:rPr>
          <w:lang w:val="sv-SE" w:eastAsia="zh-CN"/>
        </w:rPr>
        <w:t xml:space="preserve">The implementation of an optimal specification structure is fundamentally necessary for effective communication and comprehension. It allows the readers to focus on the content’s substance rather than wasting cognitive energy deciphering </w:t>
      </w:r>
      <w:r>
        <w:rPr>
          <w:lang w:val="sv-SE" w:eastAsia="zh-CN"/>
        </w:rPr>
        <w:lastRenderedPageBreak/>
        <w:t>a disorganized flow. A well-defined structure is not a constraint but a powerful tool that ensures precision, reduces ambiguity and maximizes the impact of the specification.</w:t>
      </w:r>
    </w:p>
    <w:p w14:paraId="3ABAEDE0" w14:textId="77777777" w:rsidR="00BD2000" w:rsidRDefault="00BD2000" w:rsidP="00AE003C">
      <w:pPr>
        <w:jc w:val="both"/>
        <w:rPr>
          <w:lang w:val="sv-SE" w:eastAsia="zh-CN"/>
        </w:rPr>
      </w:pPr>
      <w:r>
        <w:rPr>
          <w:lang w:val="sv-SE" w:eastAsia="zh-CN"/>
        </w:rPr>
        <w:t>For 5G, the demodulation requirements specified for UE are described in TS38.101-4, the demodulation requirements specified for network are described in TS38.104; while the NTN related demodulation requirements from UE side are captured in TS38.101-5, and the demodulation requirements specified from network side are described in TS38.108.</w:t>
      </w:r>
    </w:p>
    <w:p w14:paraId="30447D79" w14:textId="6AA30D5E" w:rsidR="00BD2000" w:rsidRDefault="00BD2000" w:rsidP="00BD2000">
      <w:pPr>
        <w:rPr>
          <w:lang w:val="sv-SE" w:eastAsia="zh-CN"/>
        </w:rPr>
      </w:pPr>
      <w:r>
        <w:rPr>
          <w:lang w:val="sv-SE" w:eastAsia="zh-CN"/>
        </w:rPr>
        <w:t xml:space="preserve">For the demodulation specification structures, generally speaking, current specification structure of TS38.101-4 is clear, robust, and easy to expand. Hence it’s a good starting point for 6G </w:t>
      </w:r>
      <w:r w:rsidR="005A2148">
        <w:rPr>
          <w:lang w:val="sv-SE" w:eastAsia="zh-CN"/>
        </w:rPr>
        <w:t>D</w:t>
      </w:r>
      <w:r>
        <w:rPr>
          <w:lang w:val="sv-SE" w:eastAsia="zh-CN"/>
        </w:rPr>
        <w:t>emodulation specification structures.</w:t>
      </w:r>
    </w:p>
    <w:p w14:paraId="4E8E4F4B" w14:textId="61BC0B4C" w:rsidR="00BD2000" w:rsidRDefault="00BD2000" w:rsidP="00BD2000">
      <w:pPr>
        <w:rPr>
          <w:b/>
          <w:bCs/>
          <w:lang w:val="sv-SE" w:eastAsia="zh-CN"/>
        </w:rPr>
      </w:pPr>
      <w:r w:rsidRPr="002F2CA6">
        <w:rPr>
          <w:b/>
          <w:bCs/>
          <w:lang w:val="sv-SE" w:eastAsia="zh-CN"/>
        </w:rPr>
        <w:t xml:space="preserve">Proposal </w:t>
      </w:r>
      <w:r w:rsidR="00A24641">
        <w:rPr>
          <w:b/>
          <w:bCs/>
          <w:lang w:val="sv-SE" w:eastAsia="zh-CN"/>
        </w:rPr>
        <w:t>5</w:t>
      </w:r>
      <w:r w:rsidRPr="002F2CA6">
        <w:rPr>
          <w:b/>
          <w:bCs/>
          <w:lang w:val="sv-SE" w:eastAsia="zh-CN"/>
        </w:rPr>
        <w:t>: For 6G Demodulation specification structures, take TS38.101-4 as a starting point.</w:t>
      </w:r>
    </w:p>
    <w:p w14:paraId="7B5933D6" w14:textId="77777777" w:rsidR="00BD2000" w:rsidRDefault="00BD2000" w:rsidP="00BD2000">
      <w:pPr>
        <w:jc w:val="both"/>
        <w:rPr>
          <w:lang w:val="en-US" w:eastAsia="zh-CN"/>
        </w:rPr>
      </w:pPr>
      <w:r>
        <w:rPr>
          <w:lang w:val="en-US" w:eastAsia="zh-CN"/>
        </w:rPr>
        <w:t>About the specification drafting principles, based on lessons learned from 5G demodulation specification maintenance, below recommendations are proposed.</w:t>
      </w:r>
    </w:p>
    <w:p w14:paraId="28268936" w14:textId="77777777" w:rsidR="00BD2000" w:rsidRDefault="00BD2000" w:rsidP="00BD2000">
      <w:pPr>
        <w:jc w:val="both"/>
        <w:rPr>
          <w:lang w:val="en-US" w:eastAsia="zh-CN"/>
        </w:rPr>
      </w:pPr>
      <w:r>
        <w:rPr>
          <w:lang w:val="en-US" w:eastAsia="zh-CN"/>
        </w:rPr>
        <w:t>Firstly, for the test parameters, the descriptions should be aligned with RAN1/RAN2 descriptions as much as possible, in order to avoid ambiguous understanding.</w:t>
      </w:r>
    </w:p>
    <w:p w14:paraId="696AA8D1" w14:textId="5689423A" w:rsidR="00BD2000" w:rsidRDefault="00BD2000" w:rsidP="00BD2000">
      <w:pPr>
        <w:jc w:val="both"/>
        <w:rPr>
          <w:b/>
          <w:bCs/>
          <w:lang w:val="sv-SE" w:eastAsia="zh-CN"/>
        </w:rPr>
      </w:pPr>
      <w:r w:rsidRPr="002F2CA6">
        <w:rPr>
          <w:b/>
          <w:bCs/>
          <w:lang w:val="sv-SE" w:eastAsia="zh-CN"/>
        </w:rPr>
        <w:t xml:space="preserve">Proposal </w:t>
      </w:r>
      <w:r w:rsidR="00A24641">
        <w:rPr>
          <w:b/>
          <w:bCs/>
          <w:lang w:val="sv-SE" w:eastAsia="zh-CN"/>
        </w:rPr>
        <w:t>6</w:t>
      </w:r>
      <w:r w:rsidRPr="002F2CA6">
        <w:rPr>
          <w:b/>
          <w:bCs/>
          <w:lang w:val="sv-SE" w:eastAsia="zh-CN"/>
        </w:rPr>
        <w:t xml:space="preserve">: For 6G Demodulation specification </w:t>
      </w:r>
      <w:r>
        <w:rPr>
          <w:b/>
          <w:bCs/>
          <w:lang w:val="sv-SE" w:eastAsia="zh-CN"/>
        </w:rPr>
        <w:t>drafting principles</w:t>
      </w:r>
      <w:r w:rsidRPr="004A1F7A">
        <w:rPr>
          <w:b/>
          <w:bCs/>
          <w:lang w:val="sv-SE" w:eastAsia="zh-CN"/>
        </w:rPr>
        <w:t>, the descriptions</w:t>
      </w:r>
      <w:r>
        <w:rPr>
          <w:b/>
          <w:bCs/>
          <w:lang w:val="sv-SE" w:eastAsia="zh-CN"/>
        </w:rPr>
        <w:t xml:space="preserve"> of</w:t>
      </w:r>
      <w:r w:rsidRPr="004A1F7A">
        <w:rPr>
          <w:b/>
          <w:bCs/>
          <w:lang w:val="sv-SE" w:eastAsia="zh-CN"/>
        </w:rPr>
        <w:t xml:space="preserve"> test parameters should be aligned with RAN1/RAN2 descriptions as much as possible, in order to avoid ambiguous understanding.</w:t>
      </w:r>
    </w:p>
    <w:p w14:paraId="3BDB4FB7" w14:textId="04BD73D2" w:rsidR="00BD2000" w:rsidRDefault="00BD2000" w:rsidP="00BD2000">
      <w:pPr>
        <w:jc w:val="both"/>
        <w:rPr>
          <w:lang w:val="en-US" w:eastAsia="ja-JP" w:bidi="hi-IN"/>
        </w:rPr>
      </w:pPr>
      <w:r>
        <w:rPr>
          <w:lang w:val="en-US" w:eastAsia="ja-JP" w:bidi="hi-IN"/>
        </w:rPr>
        <w:t>Secondly, f</w:t>
      </w:r>
      <w:r w:rsidRPr="00CA3820">
        <w:rPr>
          <w:lang w:val="en-US" w:eastAsia="ja-JP" w:bidi="hi-IN"/>
        </w:rPr>
        <w:t xml:space="preserve">or </w:t>
      </w:r>
      <w:r>
        <w:rPr>
          <w:lang w:val="en-US" w:eastAsia="ja-JP" w:bidi="hi-IN"/>
        </w:rPr>
        <w:t xml:space="preserve">the </w:t>
      </w:r>
      <w:r w:rsidRPr="00CA3820">
        <w:rPr>
          <w:lang w:val="en-US" w:eastAsia="ja-JP" w:bidi="hi-IN"/>
        </w:rPr>
        <w:t>FRC</w:t>
      </w:r>
      <w:r>
        <w:rPr>
          <w:lang w:val="en-US" w:eastAsia="ja-JP" w:bidi="hi-IN"/>
        </w:rPr>
        <w:t>s</w:t>
      </w:r>
      <w:r w:rsidRPr="00CA3820">
        <w:rPr>
          <w:lang w:val="en-US" w:eastAsia="ja-JP" w:bidi="hi-IN"/>
        </w:rPr>
        <w:t xml:space="preserve"> definition</w:t>
      </w:r>
      <w:r>
        <w:rPr>
          <w:lang w:val="en-US" w:eastAsia="ja-JP" w:bidi="hi-IN"/>
        </w:rPr>
        <w:t>, current 5G specification define FRCs for demodulation performance testing using table-based approach. It’s no doubt that FRCs are explicitness and simplicity for implementation, which means the parameters for each FRC are directly readable from a table without any interpretation, and test equipment vendors can directly hard-code the values from the specification. However, this approach addresses high maintenance overhead, propagation of errors, lack of scalability and opacity of underlying principles, i.e., the tables are massive and monolithic. A single error in a parameter requires a formal CR, review, and update the tables, which is an inefficient process; Errors can be copy-pasted across similar FRCs, making them difficult to root out; As 6G introduces more complex scenarios, the number of required FRCs will explode; The tables often obscure the logical rules governing the relationship between different parameters. This makes it harder for engineers to understand the intent behind a specific FRC.</w:t>
      </w:r>
      <w:r>
        <w:rPr>
          <w:rFonts w:eastAsiaTheme="minorEastAsia" w:hint="eastAsia"/>
          <w:lang w:val="en-US" w:eastAsia="zh-CN" w:bidi="hi-IN"/>
        </w:rPr>
        <w:t xml:space="preserve"> </w:t>
      </w:r>
      <w:r>
        <w:rPr>
          <w:rFonts w:eastAsiaTheme="minorEastAsia"/>
          <w:lang w:val="en-US" w:eastAsia="zh-CN" w:bidi="hi-IN"/>
        </w:rPr>
        <w:t xml:space="preserve">Therefore, for 6G </w:t>
      </w:r>
      <w:r w:rsidR="005A2148">
        <w:rPr>
          <w:rFonts w:eastAsiaTheme="minorEastAsia"/>
          <w:lang w:val="en-US" w:eastAsia="zh-CN" w:bidi="hi-IN"/>
        </w:rPr>
        <w:t>D</w:t>
      </w:r>
      <w:r>
        <w:rPr>
          <w:rFonts w:eastAsiaTheme="minorEastAsia"/>
          <w:lang w:val="en-US" w:eastAsia="zh-CN" w:bidi="hi-IN"/>
        </w:rPr>
        <w:t xml:space="preserve">emodulation, </w:t>
      </w:r>
      <w:r>
        <w:rPr>
          <w:lang w:val="en-US" w:eastAsia="ja-JP" w:bidi="hi-IN"/>
        </w:rPr>
        <w:t>we would like to propose a formula-based or pseudo-code-based definition instead of listing every parameter combination. For this new approach, demodulation specification only needs to describe the calculation formula clearly and list key inputs for separate test cases, such as bandwidth, SCS, code rate, modulation order/MCS value, MIMO rank, etc.</w:t>
      </w:r>
    </w:p>
    <w:p w14:paraId="678DE7A2" w14:textId="72D64295" w:rsidR="00BD2000" w:rsidRDefault="00BD2000" w:rsidP="00BD2000">
      <w:pPr>
        <w:jc w:val="both"/>
        <w:rPr>
          <w:b/>
          <w:bCs/>
          <w:lang w:val="sv-SE" w:eastAsia="zh-CN"/>
        </w:rPr>
      </w:pPr>
      <w:r w:rsidRPr="002F2CA6">
        <w:rPr>
          <w:b/>
          <w:bCs/>
          <w:lang w:val="sv-SE" w:eastAsia="zh-CN"/>
        </w:rPr>
        <w:t xml:space="preserve">Proposal </w:t>
      </w:r>
      <w:r w:rsidR="00074A78">
        <w:rPr>
          <w:b/>
          <w:bCs/>
          <w:lang w:val="sv-SE" w:eastAsia="zh-CN"/>
        </w:rPr>
        <w:t>7</w:t>
      </w:r>
      <w:r w:rsidRPr="002F2CA6">
        <w:rPr>
          <w:b/>
          <w:bCs/>
          <w:lang w:val="sv-SE" w:eastAsia="zh-CN"/>
        </w:rPr>
        <w:t xml:space="preserve">: For </w:t>
      </w:r>
      <w:r>
        <w:rPr>
          <w:b/>
          <w:bCs/>
          <w:lang w:val="sv-SE" w:eastAsia="zh-CN"/>
        </w:rPr>
        <w:t xml:space="preserve">FRCs in </w:t>
      </w:r>
      <w:r w:rsidRPr="002F2CA6">
        <w:rPr>
          <w:b/>
          <w:bCs/>
          <w:lang w:val="sv-SE" w:eastAsia="zh-CN"/>
        </w:rPr>
        <w:t>6G Demodulation specification</w:t>
      </w:r>
      <w:r w:rsidRPr="004A1F7A">
        <w:rPr>
          <w:b/>
          <w:bCs/>
          <w:lang w:val="sv-SE" w:eastAsia="zh-CN"/>
        </w:rPr>
        <w:t xml:space="preserve">, </w:t>
      </w:r>
      <w:r>
        <w:rPr>
          <w:b/>
          <w:bCs/>
          <w:lang w:val="sv-SE" w:eastAsia="zh-CN"/>
        </w:rPr>
        <w:t xml:space="preserve">prefer to use </w:t>
      </w:r>
      <w:r w:rsidRPr="00306BEF">
        <w:rPr>
          <w:b/>
          <w:bCs/>
          <w:lang w:val="sv-SE" w:eastAsia="zh-CN"/>
        </w:rPr>
        <w:t>a formula-based or pseudo-code-based definition</w:t>
      </w:r>
      <w:r>
        <w:rPr>
          <w:b/>
          <w:bCs/>
          <w:lang w:val="sv-SE" w:eastAsia="zh-CN"/>
        </w:rPr>
        <w:t xml:space="preserve"> for FRCs</w:t>
      </w:r>
      <w:r w:rsidRPr="00306BEF">
        <w:rPr>
          <w:b/>
          <w:bCs/>
          <w:lang w:val="sv-SE" w:eastAsia="zh-CN"/>
        </w:rPr>
        <w:t xml:space="preserve"> instead of </w:t>
      </w:r>
      <w:r>
        <w:rPr>
          <w:b/>
          <w:bCs/>
          <w:lang w:val="sv-SE" w:eastAsia="zh-CN"/>
        </w:rPr>
        <w:t>table-based approach</w:t>
      </w:r>
      <w:r w:rsidRPr="00306BEF">
        <w:rPr>
          <w:b/>
          <w:bCs/>
          <w:lang w:val="sv-SE" w:eastAsia="zh-CN"/>
        </w:rPr>
        <w:t xml:space="preserve"> listing every parameter combination</w:t>
      </w:r>
      <w:r w:rsidRPr="004A1F7A">
        <w:rPr>
          <w:b/>
          <w:bCs/>
          <w:lang w:val="sv-SE" w:eastAsia="zh-CN"/>
        </w:rPr>
        <w:t>.</w:t>
      </w:r>
    </w:p>
    <w:p w14:paraId="27F81D9A" w14:textId="6EF85314" w:rsidR="00080991" w:rsidRDefault="00080991" w:rsidP="00BE0718">
      <w:pPr>
        <w:jc w:val="both"/>
        <w:rPr>
          <w:b/>
          <w:bCs/>
          <w:lang w:eastAsia="zh-CN"/>
        </w:rPr>
      </w:pPr>
    </w:p>
    <w:p w14:paraId="311471D8" w14:textId="77777777" w:rsidR="00DB619F" w:rsidRDefault="00DB619F" w:rsidP="00DB619F">
      <w:pPr>
        <w:rPr>
          <w:b/>
          <w:u w:val="single"/>
          <w:lang w:eastAsia="ko-KR"/>
        </w:rPr>
      </w:pPr>
      <w:r>
        <w:rPr>
          <w:b/>
          <w:u w:val="single"/>
          <w:lang w:eastAsia="ko-KR"/>
        </w:rPr>
        <w:t>Broadcast and feedback-less channels/signals testing</w:t>
      </w:r>
    </w:p>
    <w:p w14:paraId="4798196E" w14:textId="245CDA65" w:rsidR="00DB619F" w:rsidRDefault="00BE67CE" w:rsidP="00BE0718">
      <w:pPr>
        <w:jc w:val="both"/>
        <w:rPr>
          <w:lang w:eastAsia="zh-CN"/>
        </w:rPr>
      </w:pPr>
      <w:r>
        <w:rPr>
          <w:lang w:eastAsia="zh-CN"/>
        </w:rPr>
        <w:t xml:space="preserve">Regarding the issues whether broadcast and feedback-less channels/signals can be assumed testable, and whether to recommend to RAN5 to define needed test solutions, we </w:t>
      </w:r>
      <w:r w:rsidR="003933EE">
        <w:rPr>
          <w:lang w:eastAsia="zh-CN"/>
        </w:rPr>
        <w:t xml:space="preserve">believe that a case-by-case analysis is necessary. Factors such as test metrics, test durations and test feasibilities must be comprehensively considered, and the </w:t>
      </w:r>
      <w:r w:rsidR="003933EE" w:rsidRPr="003933EE">
        <w:rPr>
          <w:lang w:eastAsia="zh-CN"/>
        </w:rPr>
        <w:t>universal conclusion</w:t>
      </w:r>
      <w:r w:rsidR="003933EE">
        <w:rPr>
          <w:lang w:eastAsia="zh-CN"/>
        </w:rPr>
        <w:t xml:space="preserve"> is hard to drawn.</w:t>
      </w:r>
    </w:p>
    <w:p w14:paraId="6C4120E5" w14:textId="02FAD738" w:rsidR="003933EE" w:rsidRPr="00BE67CE" w:rsidRDefault="003933EE" w:rsidP="00BE0718">
      <w:pPr>
        <w:jc w:val="both"/>
        <w:rPr>
          <w:lang w:eastAsia="zh-CN"/>
        </w:rPr>
      </w:pPr>
      <w:r w:rsidRPr="002F2CA6">
        <w:rPr>
          <w:b/>
          <w:bCs/>
          <w:lang w:val="sv-SE" w:eastAsia="zh-CN"/>
        </w:rPr>
        <w:t xml:space="preserve">Proposal </w:t>
      </w:r>
      <w:r>
        <w:rPr>
          <w:b/>
          <w:bCs/>
          <w:lang w:val="sv-SE" w:eastAsia="zh-CN"/>
        </w:rPr>
        <w:t>8</w:t>
      </w:r>
      <w:r w:rsidRPr="002F2CA6">
        <w:rPr>
          <w:b/>
          <w:bCs/>
          <w:lang w:val="sv-SE" w:eastAsia="zh-CN"/>
        </w:rPr>
        <w:t xml:space="preserve">: </w:t>
      </w:r>
      <w:r>
        <w:rPr>
          <w:b/>
          <w:bCs/>
          <w:lang w:val="sv-SE" w:eastAsia="zh-CN"/>
        </w:rPr>
        <w:t>For b</w:t>
      </w:r>
      <w:r w:rsidRPr="003933EE">
        <w:rPr>
          <w:b/>
          <w:bCs/>
          <w:lang w:val="sv-SE" w:eastAsia="zh-CN"/>
        </w:rPr>
        <w:t>roadcast and feedback-less channels/signals testing</w:t>
      </w:r>
      <w:r>
        <w:rPr>
          <w:b/>
          <w:bCs/>
          <w:lang w:val="sv-SE" w:eastAsia="zh-CN"/>
        </w:rPr>
        <w:t>, f</w:t>
      </w:r>
      <w:r w:rsidRPr="003933EE">
        <w:rPr>
          <w:b/>
          <w:bCs/>
          <w:lang w:val="sv-SE" w:eastAsia="zh-CN"/>
        </w:rPr>
        <w:t>actors such as test metrics, test durations and test feasibilities must be comprehensively considered, and the universal conclusion</w:t>
      </w:r>
      <w:r>
        <w:rPr>
          <w:b/>
          <w:bCs/>
          <w:lang w:val="sv-SE" w:eastAsia="zh-CN"/>
        </w:rPr>
        <w:t xml:space="preserve"> about </w:t>
      </w:r>
      <w:r w:rsidRPr="003933EE">
        <w:rPr>
          <w:b/>
          <w:bCs/>
          <w:lang w:val="sv-SE" w:eastAsia="zh-CN"/>
        </w:rPr>
        <w:t>testab</w:t>
      </w:r>
      <w:r w:rsidR="00AD3D25">
        <w:rPr>
          <w:b/>
          <w:bCs/>
          <w:lang w:val="sv-SE" w:eastAsia="zh-CN"/>
        </w:rPr>
        <w:t>ility</w:t>
      </w:r>
      <w:r w:rsidRPr="003933EE">
        <w:rPr>
          <w:b/>
          <w:bCs/>
          <w:lang w:val="sv-SE" w:eastAsia="zh-CN"/>
        </w:rPr>
        <w:t xml:space="preserve"> is hard to drawn.</w:t>
      </w:r>
    </w:p>
    <w:p w14:paraId="5029EF9E" w14:textId="03E497E0" w:rsidR="00DB619F" w:rsidRDefault="00DB619F" w:rsidP="00BE0718">
      <w:pPr>
        <w:jc w:val="both"/>
        <w:rPr>
          <w:b/>
          <w:bCs/>
          <w:lang w:eastAsia="zh-CN"/>
        </w:rPr>
      </w:pPr>
    </w:p>
    <w:p w14:paraId="73A32132" w14:textId="02F25D30" w:rsidR="00CC77C0" w:rsidRPr="000D09FE" w:rsidRDefault="00CC77C0" w:rsidP="00BE0718">
      <w:pPr>
        <w:jc w:val="both"/>
        <w:rPr>
          <w:b/>
          <w:bCs/>
          <w:u w:val="single"/>
          <w:lang w:eastAsia="zh-CN"/>
        </w:rPr>
      </w:pPr>
      <w:r w:rsidRPr="000D09FE">
        <w:rPr>
          <w:rFonts w:hint="eastAsia"/>
          <w:b/>
          <w:bCs/>
          <w:u w:val="single"/>
          <w:lang w:eastAsia="zh-CN"/>
        </w:rPr>
        <w:t>I</w:t>
      </w:r>
      <w:r w:rsidRPr="000D09FE">
        <w:rPr>
          <w:b/>
          <w:bCs/>
          <w:u w:val="single"/>
          <w:lang w:eastAsia="zh-CN"/>
        </w:rPr>
        <w:t>SAC study</w:t>
      </w:r>
    </w:p>
    <w:p w14:paraId="26EDA094" w14:textId="18E2590C" w:rsidR="00CC77C0" w:rsidRDefault="000D09FE" w:rsidP="00BE0718">
      <w:pPr>
        <w:jc w:val="both"/>
        <w:rPr>
          <w:lang w:eastAsia="zh-CN"/>
        </w:rPr>
      </w:pPr>
      <w:r w:rsidRPr="000D09FE">
        <w:rPr>
          <w:lang w:eastAsia="zh-CN"/>
        </w:rPr>
        <w:t xml:space="preserve">One proposal about to study the demodulation for ISAC for 6G was proposed in last </w:t>
      </w:r>
      <w:r w:rsidR="000131CF">
        <w:rPr>
          <w:lang w:eastAsia="zh-CN"/>
        </w:rPr>
        <w:t>RAN4#116bis</w:t>
      </w:r>
      <w:r w:rsidR="000131CF" w:rsidRPr="000131CF">
        <w:rPr>
          <w:lang w:eastAsia="zh-CN"/>
        </w:rPr>
        <w:t xml:space="preserve"> </w:t>
      </w:r>
      <w:r w:rsidR="000131CF" w:rsidRPr="000D09FE">
        <w:rPr>
          <w:lang w:eastAsia="zh-CN"/>
        </w:rPr>
        <w:t>meeting</w:t>
      </w:r>
      <w:r w:rsidR="000131CF">
        <w:rPr>
          <w:lang w:eastAsia="zh-CN"/>
        </w:rPr>
        <w:t xml:space="preserve"> [3]</w:t>
      </w:r>
      <w:r>
        <w:rPr>
          <w:lang w:eastAsia="zh-CN"/>
        </w:rPr>
        <w:t>.</w:t>
      </w:r>
      <w:r w:rsidRPr="000D09FE">
        <w:rPr>
          <w:lang w:eastAsia="zh-CN"/>
        </w:rPr>
        <w:t xml:space="preserve"> </w:t>
      </w:r>
      <w:r>
        <w:rPr>
          <w:lang w:eastAsia="zh-CN"/>
        </w:rPr>
        <w:t xml:space="preserve">We totally understand the </w:t>
      </w:r>
      <w:r w:rsidR="000131CF">
        <w:rPr>
          <w:lang w:eastAsia="zh-CN"/>
        </w:rPr>
        <w:t>study of the demodulation</w:t>
      </w:r>
      <w:r>
        <w:rPr>
          <w:lang w:eastAsia="zh-CN"/>
        </w:rPr>
        <w:t xml:space="preserve"> </w:t>
      </w:r>
      <w:r w:rsidR="000131CF">
        <w:rPr>
          <w:lang w:eastAsia="zh-CN"/>
        </w:rPr>
        <w:t xml:space="preserve">performance testing for ISAC is necessary. However, it is recommended to initiate this work </w:t>
      </w:r>
      <w:r w:rsidR="006C66C5">
        <w:rPr>
          <w:lang w:eastAsia="zh-CN"/>
        </w:rPr>
        <w:t>from</w:t>
      </w:r>
      <w:r w:rsidR="000131CF">
        <w:rPr>
          <w:lang w:eastAsia="zh-CN"/>
        </w:rPr>
        <w:t xml:space="preserve"> </w:t>
      </w:r>
      <w:r w:rsidR="006C66C5">
        <w:rPr>
          <w:lang w:eastAsia="zh-CN"/>
        </w:rPr>
        <w:t>Oct</w:t>
      </w:r>
      <w:r w:rsidR="00650655">
        <w:rPr>
          <w:lang w:eastAsia="zh-CN"/>
        </w:rPr>
        <w:t>.</w:t>
      </w:r>
      <w:r w:rsidR="000131CF">
        <w:rPr>
          <w:lang w:eastAsia="zh-CN"/>
        </w:rPr>
        <w:t xml:space="preserve"> 2026 meeting</w:t>
      </w:r>
      <w:r w:rsidR="006C66C5">
        <w:rPr>
          <w:lang w:eastAsia="zh-CN"/>
        </w:rPr>
        <w:t xml:space="preserve"> (about three meetings later than RAN1)</w:t>
      </w:r>
      <w:r w:rsidR="000131CF">
        <w:rPr>
          <w:lang w:eastAsia="zh-CN"/>
        </w:rPr>
        <w:t>. The rationale is that RAN1 has not yet started discussion on this topic, and a fundamental physical layer architecture is not yet in place. Without this foundation, we in RAN4 lack the basis for discussing demodulation performance.</w:t>
      </w:r>
    </w:p>
    <w:p w14:paraId="5F473ACB" w14:textId="238B53E2" w:rsidR="000131CF" w:rsidRPr="00E6398E" w:rsidRDefault="00E6398E" w:rsidP="00BE0718">
      <w:pPr>
        <w:jc w:val="both"/>
        <w:rPr>
          <w:b/>
          <w:bCs/>
          <w:lang w:eastAsia="zh-CN"/>
        </w:rPr>
      </w:pPr>
      <w:r w:rsidRPr="00E6398E">
        <w:rPr>
          <w:rFonts w:hint="eastAsia"/>
          <w:b/>
          <w:bCs/>
          <w:lang w:eastAsia="zh-CN"/>
        </w:rPr>
        <w:t>P</w:t>
      </w:r>
      <w:r w:rsidRPr="00E6398E">
        <w:rPr>
          <w:b/>
          <w:bCs/>
          <w:lang w:eastAsia="zh-CN"/>
        </w:rPr>
        <w:t xml:space="preserve">roposal 9: For demodulation performance study of ISAC, recommend to initiate this work </w:t>
      </w:r>
      <w:r w:rsidR="00650655">
        <w:rPr>
          <w:b/>
          <w:bCs/>
          <w:lang w:eastAsia="zh-CN"/>
        </w:rPr>
        <w:t>from</w:t>
      </w:r>
      <w:r w:rsidRPr="00E6398E">
        <w:rPr>
          <w:b/>
          <w:bCs/>
          <w:lang w:eastAsia="zh-CN"/>
        </w:rPr>
        <w:t xml:space="preserve"> </w:t>
      </w:r>
      <w:r w:rsidR="00650655">
        <w:rPr>
          <w:b/>
          <w:bCs/>
          <w:lang w:eastAsia="zh-CN"/>
        </w:rPr>
        <w:t xml:space="preserve">Oct. </w:t>
      </w:r>
      <w:r w:rsidRPr="00E6398E">
        <w:rPr>
          <w:b/>
          <w:bCs/>
          <w:lang w:eastAsia="zh-CN"/>
        </w:rPr>
        <w:t xml:space="preserve">2026 meeting since RAN1 will start sensing related discussion </w:t>
      </w:r>
      <w:r>
        <w:rPr>
          <w:b/>
          <w:bCs/>
          <w:lang w:eastAsia="zh-CN"/>
        </w:rPr>
        <w:t>from</w:t>
      </w:r>
      <w:r w:rsidRPr="00E6398E">
        <w:rPr>
          <w:b/>
          <w:bCs/>
          <w:lang w:eastAsia="zh-CN"/>
        </w:rPr>
        <w:t xml:space="preserve"> April 2026 meeting.</w:t>
      </w:r>
    </w:p>
    <w:p w14:paraId="03CF6235" w14:textId="77777777" w:rsidR="000D09FE" w:rsidRPr="000D09FE" w:rsidRDefault="000D09FE" w:rsidP="00BE0718">
      <w:pPr>
        <w:jc w:val="both"/>
        <w:rPr>
          <w:lang w:eastAsia="zh-CN"/>
        </w:rPr>
      </w:pPr>
    </w:p>
    <w:p w14:paraId="3B2112E6" w14:textId="611EAB72" w:rsidR="00DA5EE0" w:rsidRPr="007E2301" w:rsidRDefault="00DA5EE0" w:rsidP="00DA5EE0">
      <w:pPr>
        <w:pStyle w:val="2"/>
        <w:numPr>
          <w:ilvl w:val="1"/>
          <w:numId w:val="7"/>
        </w:numPr>
        <w:jc w:val="both"/>
        <w:rPr>
          <w:lang w:val="en-US" w:eastAsia="zh-CN"/>
        </w:rPr>
      </w:pPr>
      <w:r>
        <w:rPr>
          <w:lang w:eastAsia="zh-CN"/>
        </w:rPr>
        <w:lastRenderedPageBreak/>
        <w:t>Channel models</w:t>
      </w:r>
    </w:p>
    <w:p w14:paraId="40412737" w14:textId="102C9B50" w:rsidR="00242F80" w:rsidRDefault="007371CA" w:rsidP="00D5066E">
      <w:pPr>
        <w:jc w:val="both"/>
        <w:rPr>
          <w:lang w:eastAsia="zh-CN"/>
        </w:rPr>
      </w:pPr>
      <w:r>
        <w:rPr>
          <w:lang w:eastAsia="zh-CN"/>
        </w:rPr>
        <w:t>Channel model</w:t>
      </w:r>
      <w:r w:rsidR="00C24137">
        <w:rPr>
          <w:lang w:eastAsia="zh-CN"/>
        </w:rPr>
        <w:t xml:space="preserve"> is one of the most fundamental </w:t>
      </w:r>
      <w:r>
        <w:rPr>
          <w:lang w:eastAsia="zh-CN"/>
        </w:rPr>
        <w:t>aspects for demodulation performance requirements</w:t>
      </w:r>
      <w:r w:rsidR="00C24137">
        <w:rPr>
          <w:lang w:eastAsia="zh-CN"/>
        </w:rPr>
        <w:t xml:space="preserve">, and </w:t>
      </w:r>
      <w:r w:rsidR="006D0E8C">
        <w:rPr>
          <w:lang w:eastAsia="zh-CN"/>
        </w:rPr>
        <w:t xml:space="preserve">test cases of </w:t>
      </w:r>
      <w:r w:rsidR="00C24137">
        <w:rPr>
          <w:lang w:eastAsia="zh-CN"/>
        </w:rPr>
        <w:t>3GPP</w:t>
      </w:r>
      <w:r w:rsidR="006D0E8C">
        <w:rPr>
          <w:lang w:eastAsia="zh-CN"/>
        </w:rPr>
        <w:t xml:space="preserve"> demodulation performance</w:t>
      </w:r>
      <w:r w:rsidR="00C24137">
        <w:rPr>
          <w:lang w:eastAsia="zh-CN"/>
        </w:rPr>
        <w:t xml:space="preserve"> are built around </w:t>
      </w:r>
      <w:r w:rsidR="006D0E8C">
        <w:rPr>
          <w:lang w:eastAsia="zh-CN"/>
        </w:rPr>
        <w:t xml:space="preserve">specific channel </w:t>
      </w:r>
      <w:r w:rsidR="00C24137">
        <w:rPr>
          <w:lang w:eastAsia="zh-CN"/>
        </w:rPr>
        <w:t>model</w:t>
      </w:r>
      <w:r w:rsidR="006D0E8C">
        <w:rPr>
          <w:lang w:eastAsia="zh-CN"/>
        </w:rPr>
        <w:t>s</w:t>
      </w:r>
      <w:r w:rsidR="00C24137">
        <w:rPr>
          <w:lang w:eastAsia="zh-CN"/>
        </w:rPr>
        <w:t>.</w:t>
      </w:r>
      <w:r w:rsidR="004F528F">
        <w:rPr>
          <w:lang w:eastAsia="zh-CN"/>
        </w:rPr>
        <w:t xml:space="preserve"> </w:t>
      </w:r>
    </w:p>
    <w:p w14:paraId="317B797D" w14:textId="517DBCB7" w:rsidR="00E164E9" w:rsidRDefault="004F528F" w:rsidP="00D5066E">
      <w:pPr>
        <w:jc w:val="both"/>
        <w:rPr>
          <w:lang w:val="sv-SE" w:eastAsia="zh-CN"/>
        </w:rPr>
      </w:pPr>
      <w:r>
        <w:rPr>
          <w:lang w:val="sv-SE" w:eastAsia="zh-CN"/>
        </w:rPr>
        <w:t xml:space="preserve">Generally, the channel model with spatial </w:t>
      </w:r>
      <w:r w:rsidRPr="006C05AA">
        <w:rPr>
          <w:lang w:val="sv-SE" w:eastAsia="zh-CN"/>
        </w:rPr>
        <w:t xml:space="preserve">property </w:t>
      </w:r>
      <w:r>
        <w:rPr>
          <w:lang w:val="sv-SE" w:eastAsia="zh-CN"/>
        </w:rPr>
        <w:t xml:space="preserve">has been discussed at the beginning of </w:t>
      </w:r>
      <w:r w:rsidR="00CB1D6B">
        <w:rPr>
          <w:lang w:val="sv-SE" w:eastAsia="zh-CN"/>
        </w:rPr>
        <w:t xml:space="preserve">5G </w:t>
      </w:r>
      <w:r>
        <w:rPr>
          <w:lang w:val="sv-SE" w:eastAsia="zh-CN"/>
        </w:rPr>
        <w:t xml:space="preserve">NR, and RAN1 are using </w:t>
      </w:r>
      <w:r w:rsidRPr="00147F39">
        <w:t xml:space="preserve">geometric </w:t>
      </w:r>
      <w:r>
        <w:t xml:space="preserve">based </w:t>
      </w:r>
      <w:r>
        <w:rPr>
          <w:lang w:val="sv-SE" w:eastAsia="zh-CN"/>
        </w:rPr>
        <w:t>SCM(E) defined in TR38.901 for system level simulation since this channel model is more realistic</w:t>
      </w:r>
      <w:r w:rsidR="00EB3333">
        <w:rPr>
          <w:lang w:val="sv-SE" w:eastAsia="zh-CN"/>
        </w:rPr>
        <w:t xml:space="preserve">. </w:t>
      </w:r>
      <w:r>
        <w:rPr>
          <w:lang w:val="sv-SE" w:eastAsia="zh-CN"/>
        </w:rPr>
        <w:t xml:space="preserve">TR38.901 CDL channel model are derived from SCM(E) with some parameters simplified/discarded, and TR38.901 TDL are further derived from TR38.901 CDL without spatial </w:t>
      </w:r>
      <w:r w:rsidRPr="006C05AA">
        <w:rPr>
          <w:lang w:val="sv-SE" w:eastAsia="zh-CN"/>
        </w:rPr>
        <w:t>property</w:t>
      </w:r>
      <w:r>
        <w:rPr>
          <w:lang w:val="sv-SE" w:eastAsia="zh-CN"/>
        </w:rPr>
        <w:t xml:space="preserve">. RAN4 decided to use simplified TDL model for </w:t>
      </w:r>
      <w:r w:rsidR="00CB1D6B">
        <w:rPr>
          <w:lang w:val="sv-SE" w:eastAsia="zh-CN"/>
        </w:rPr>
        <w:t xml:space="preserve">5G </w:t>
      </w:r>
      <w:r>
        <w:rPr>
          <w:lang w:val="sv-SE" w:eastAsia="zh-CN"/>
        </w:rPr>
        <w:t>NR FR1 demodulation test in May 2018 [</w:t>
      </w:r>
      <w:r w:rsidR="006F7200">
        <w:rPr>
          <w:lang w:val="sv-SE" w:eastAsia="zh-CN"/>
        </w:rPr>
        <w:t>6</w:t>
      </w:r>
      <w:r>
        <w:rPr>
          <w:lang w:val="sv-SE" w:eastAsia="zh-CN"/>
        </w:rPr>
        <w:t xml:space="preserve">] and simplified TDL model for </w:t>
      </w:r>
      <w:r w:rsidR="00CB1D6B">
        <w:rPr>
          <w:lang w:val="sv-SE" w:eastAsia="zh-CN"/>
        </w:rPr>
        <w:t xml:space="preserve">5G </w:t>
      </w:r>
      <w:r>
        <w:rPr>
          <w:lang w:val="sv-SE" w:eastAsia="zh-CN"/>
        </w:rPr>
        <w:t>NR FR2 demodulation test in Aug 2018 [</w:t>
      </w:r>
      <w:r w:rsidR="006F7200">
        <w:rPr>
          <w:lang w:val="sv-SE" w:eastAsia="zh-CN"/>
        </w:rPr>
        <w:t>7</w:t>
      </w:r>
      <w:r>
        <w:rPr>
          <w:lang w:val="sv-SE" w:eastAsia="zh-CN"/>
        </w:rPr>
        <w:t xml:space="preserve">] since majority companies think TDL is enough for </w:t>
      </w:r>
      <w:r w:rsidR="006C2399">
        <w:rPr>
          <w:lang w:val="sv-SE" w:eastAsia="zh-CN"/>
        </w:rPr>
        <w:t xml:space="preserve">5G NR </w:t>
      </w:r>
      <w:r>
        <w:rPr>
          <w:lang w:val="sv-SE" w:eastAsia="zh-CN"/>
        </w:rPr>
        <w:t xml:space="preserve">demodulation performance requirements and it is hard to align simulation results using TR38.901 CDL at that stage. </w:t>
      </w:r>
    </w:p>
    <w:p w14:paraId="0E456BD7" w14:textId="46589B7B" w:rsidR="004F528F" w:rsidRDefault="004F528F" w:rsidP="00D5066E">
      <w:pPr>
        <w:jc w:val="both"/>
        <w:rPr>
          <w:lang w:val="sv-SE" w:eastAsia="zh-CN"/>
        </w:rPr>
      </w:pPr>
      <w:r>
        <w:rPr>
          <w:lang w:val="sv-SE" w:eastAsia="zh-CN"/>
        </w:rPr>
        <w:t>A New SID [</w:t>
      </w:r>
      <w:r w:rsidR="00094DD4">
        <w:rPr>
          <w:lang w:val="sv-SE" w:eastAsia="zh-CN"/>
        </w:rPr>
        <w:t>8</w:t>
      </w:r>
      <w:r>
        <w:rPr>
          <w:lang w:val="sv-SE" w:eastAsia="zh-CN"/>
        </w:rPr>
        <w:t xml:space="preserve">] on </w:t>
      </w:r>
      <w:r w:rsidR="007E670F" w:rsidRPr="00E77E13">
        <w:t>spatial channel model for demodulation performance requirements</w:t>
      </w:r>
      <w:r w:rsidRPr="001A2BF0">
        <w:rPr>
          <w:lang w:val="sv-SE" w:eastAsia="zh-CN"/>
        </w:rPr>
        <w:t xml:space="preserve"> </w:t>
      </w:r>
      <w:r>
        <w:rPr>
          <w:lang w:val="sv-SE" w:eastAsia="zh-CN"/>
        </w:rPr>
        <w:t xml:space="preserve">was approved in </w:t>
      </w:r>
      <w:r w:rsidR="007E670F">
        <w:rPr>
          <w:lang w:val="sv-SE" w:eastAsia="zh-CN"/>
        </w:rPr>
        <w:t>RAN#104</w:t>
      </w:r>
      <w:r w:rsidR="003951C9">
        <w:rPr>
          <w:lang w:val="sv-SE" w:eastAsia="zh-CN"/>
        </w:rPr>
        <w:t xml:space="preserve"> meeting</w:t>
      </w:r>
      <w:r>
        <w:rPr>
          <w:lang w:val="sv-SE" w:eastAsia="zh-CN"/>
        </w:rPr>
        <w:t xml:space="preserve">, which </w:t>
      </w:r>
      <w:r w:rsidR="00B20CF6">
        <w:rPr>
          <w:lang w:val="sv-SE" w:eastAsia="zh-CN"/>
        </w:rPr>
        <w:t xml:space="preserve">concluded </w:t>
      </w:r>
      <w:r w:rsidR="003951C9">
        <w:rPr>
          <w:lang w:val="sv-SE" w:eastAsia="zh-CN"/>
        </w:rPr>
        <w:t xml:space="preserve">a reasonable level of alignment on </w:t>
      </w:r>
      <w:r w:rsidR="00B20CF6">
        <w:rPr>
          <w:lang w:val="sv-SE" w:eastAsia="zh-CN"/>
        </w:rPr>
        <w:t>rCDL-C1 (a channel model with CDL-C cluster truncation and randomness reduction</w:t>
      </w:r>
      <w:r w:rsidR="007A18B4">
        <w:rPr>
          <w:lang w:val="sv-SE" w:eastAsia="zh-CN"/>
        </w:rPr>
        <w:t xml:space="preserve"> based on TR38.901</w:t>
      </w:r>
      <w:r w:rsidR="00B20CF6">
        <w:rPr>
          <w:lang w:val="sv-SE" w:eastAsia="zh-CN"/>
        </w:rPr>
        <w:t>)</w:t>
      </w:r>
      <w:r w:rsidR="003951C9">
        <w:rPr>
          <w:lang w:val="sv-SE" w:eastAsia="zh-CN"/>
        </w:rPr>
        <w:t xml:space="preserve"> in RAN4#116 meeting [</w:t>
      </w:r>
      <w:r w:rsidR="001950B1">
        <w:rPr>
          <w:lang w:val="sv-SE" w:eastAsia="zh-CN"/>
        </w:rPr>
        <w:t>9</w:t>
      </w:r>
      <w:r w:rsidR="003951C9">
        <w:rPr>
          <w:lang w:val="sv-SE" w:eastAsia="zh-CN"/>
        </w:rPr>
        <w:t xml:space="preserve">]. Accordingly, a new </w:t>
      </w:r>
      <w:r w:rsidR="001349EF">
        <w:rPr>
          <w:lang w:val="sv-SE" w:eastAsia="zh-CN"/>
        </w:rPr>
        <w:t xml:space="preserve">5G </w:t>
      </w:r>
      <w:r w:rsidR="003951C9">
        <w:rPr>
          <w:lang w:val="sv-SE" w:eastAsia="zh-CN"/>
        </w:rPr>
        <w:t>WID targeting on normative work with SCM for SU-MIMO in FR1 approved in RAN#109 meeting [</w:t>
      </w:r>
      <w:r w:rsidR="0006664B">
        <w:rPr>
          <w:lang w:val="sv-SE" w:eastAsia="zh-CN"/>
        </w:rPr>
        <w:t>10</w:t>
      </w:r>
      <w:r w:rsidR="003951C9">
        <w:rPr>
          <w:lang w:val="sv-SE" w:eastAsia="zh-CN"/>
        </w:rPr>
        <w:t>]</w:t>
      </w:r>
      <w:r w:rsidR="00FC75BC">
        <w:rPr>
          <w:lang w:val="sv-SE" w:eastAsia="zh-CN"/>
        </w:rPr>
        <w:t xml:space="preserve">. </w:t>
      </w:r>
      <w:r w:rsidR="00265156">
        <w:rPr>
          <w:lang w:val="sv-SE" w:eastAsia="zh-CN"/>
        </w:rPr>
        <w:t xml:space="preserve">At the same time, a new </w:t>
      </w:r>
      <w:r w:rsidR="001349EF">
        <w:rPr>
          <w:lang w:val="sv-SE" w:eastAsia="zh-CN"/>
        </w:rPr>
        <w:t xml:space="preserve">5G </w:t>
      </w:r>
      <w:r w:rsidR="00265156">
        <w:rPr>
          <w:lang w:val="sv-SE" w:eastAsia="zh-CN"/>
        </w:rPr>
        <w:t>SID targeting on study SCM for MU-MIMO approved in RAN#109 meeting [</w:t>
      </w:r>
      <w:r w:rsidR="006C2399">
        <w:rPr>
          <w:lang w:val="sv-SE" w:eastAsia="zh-CN"/>
        </w:rPr>
        <w:t>1</w:t>
      </w:r>
      <w:r w:rsidR="0006664B">
        <w:rPr>
          <w:lang w:val="sv-SE" w:eastAsia="zh-CN"/>
        </w:rPr>
        <w:t>1</w:t>
      </w:r>
      <w:r w:rsidR="00265156">
        <w:rPr>
          <w:lang w:val="sv-SE" w:eastAsia="zh-CN"/>
        </w:rPr>
        <w:t>].</w:t>
      </w:r>
    </w:p>
    <w:p w14:paraId="65055396" w14:textId="34079C61" w:rsidR="00274C29" w:rsidRDefault="00274C29" w:rsidP="00274C29">
      <w:pPr>
        <w:jc w:val="center"/>
        <w:rPr>
          <w:lang w:val="sv-SE" w:eastAsia="zh-CN"/>
        </w:rPr>
      </w:pPr>
      <w:r w:rsidRPr="00274C29">
        <w:rPr>
          <w:noProof/>
          <w:lang w:eastAsia="zh-CN"/>
        </w:rPr>
        <w:drawing>
          <wp:inline distT="0" distB="0" distL="0" distR="0" wp14:anchorId="78E2E41B" wp14:editId="2C19523A">
            <wp:extent cx="3535200" cy="1526400"/>
            <wp:effectExtent l="0" t="0" r="8255" b="0"/>
            <wp:docPr id="4" name="图片 3">
              <a:extLst xmlns:a="http://schemas.openxmlformats.org/drawingml/2006/main">
                <a:ext uri="{FF2B5EF4-FFF2-40B4-BE49-F238E27FC236}">
                  <a16:creationId xmlns:a16="http://schemas.microsoft.com/office/drawing/2014/main" id="{DA7C22B9-F2D8-4B09-B398-D8803A7C93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A7C22B9-F2D8-4B09-B398-D8803A7C93E8}"/>
                        </a:ext>
                      </a:extLst>
                    </pic:cNvPr>
                    <pic:cNvPicPr>
                      <a:picLocks noChangeAspect="1"/>
                    </pic:cNvPicPr>
                  </pic:nvPicPr>
                  <pic:blipFill>
                    <a:blip r:embed="rId9"/>
                    <a:stretch>
                      <a:fillRect/>
                    </a:stretch>
                  </pic:blipFill>
                  <pic:spPr>
                    <a:xfrm>
                      <a:off x="0" y="0"/>
                      <a:ext cx="3535200" cy="1526400"/>
                    </a:xfrm>
                    <a:prstGeom prst="rect">
                      <a:avLst/>
                    </a:prstGeom>
                  </pic:spPr>
                </pic:pic>
              </a:graphicData>
            </a:graphic>
          </wp:inline>
        </w:drawing>
      </w:r>
    </w:p>
    <w:p w14:paraId="2306FFCB" w14:textId="38B118BA" w:rsidR="00274C29" w:rsidRDefault="00274C29" w:rsidP="00274C29">
      <w:pPr>
        <w:jc w:val="center"/>
        <w:rPr>
          <w:lang w:val="sv-SE" w:eastAsia="zh-CN"/>
        </w:rPr>
      </w:pPr>
      <w:r>
        <w:rPr>
          <w:lang w:val="sv-SE" w:eastAsia="zh-CN"/>
        </w:rPr>
        <w:t>Figure 2-1. Channel model evolutions for 5G RAN4</w:t>
      </w:r>
    </w:p>
    <w:p w14:paraId="3DB97189" w14:textId="511FF573" w:rsidR="004F528F" w:rsidRDefault="004C323B" w:rsidP="00D5066E">
      <w:pPr>
        <w:jc w:val="both"/>
        <w:rPr>
          <w:lang w:val="sv-SE" w:eastAsia="zh-CN"/>
        </w:rPr>
      </w:pPr>
      <w:r>
        <w:rPr>
          <w:lang w:val="sv-SE" w:eastAsia="zh-CN"/>
        </w:rPr>
        <w:t xml:space="preserve">Consequently, a clarification on the channel model </w:t>
      </w:r>
      <w:r w:rsidR="006A3E26">
        <w:rPr>
          <w:lang w:val="sv-SE" w:eastAsia="zh-CN"/>
        </w:rPr>
        <w:t xml:space="preserve">for 6G </w:t>
      </w:r>
      <w:r w:rsidR="005A2148">
        <w:rPr>
          <w:lang w:val="sv-SE" w:eastAsia="zh-CN"/>
        </w:rPr>
        <w:t>D</w:t>
      </w:r>
      <w:r w:rsidR="006A3E26">
        <w:rPr>
          <w:lang w:val="sv-SE" w:eastAsia="zh-CN"/>
        </w:rPr>
        <w:t xml:space="preserve">emodulation </w:t>
      </w:r>
      <w:r w:rsidR="009D74C7">
        <w:rPr>
          <w:lang w:val="sv-SE" w:eastAsia="zh-CN"/>
        </w:rPr>
        <w:t>is</w:t>
      </w:r>
      <w:r>
        <w:rPr>
          <w:lang w:val="sv-SE" w:eastAsia="zh-CN"/>
        </w:rPr>
        <w:t xml:space="preserve"> needed. </w:t>
      </w:r>
      <w:r w:rsidR="00521BF6">
        <w:rPr>
          <w:lang w:val="sv-SE" w:eastAsia="zh-CN"/>
        </w:rPr>
        <w:t xml:space="preserve">One potential solution may be only SCM channel model will be selected for 6G </w:t>
      </w:r>
      <w:r w:rsidR="005A2148">
        <w:rPr>
          <w:lang w:val="sv-SE" w:eastAsia="zh-CN"/>
        </w:rPr>
        <w:t>D</w:t>
      </w:r>
      <w:r w:rsidR="00521BF6">
        <w:rPr>
          <w:lang w:val="sv-SE" w:eastAsia="zh-CN"/>
        </w:rPr>
        <w:t>emodulation requirements since it has spatial characterics. Another soultion could be generally RAN4 TDL channel model will be used for majority features</w:t>
      </w:r>
      <w:r w:rsidR="00343169">
        <w:rPr>
          <w:lang w:val="sv-SE" w:eastAsia="zh-CN"/>
        </w:rPr>
        <w:t xml:space="preserve"> as no spatial characterics needed</w:t>
      </w:r>
      <w:r w:rsidR="00521BF6">
        <w:rPr>
          <w:lang w:val="sv-SE" w:eastAsia="zh-CN"/>
        </w:rPr>
        <w:t xml:space="preserve">, and SCM channel model will be selected for some special features </w:t>
      </w:r>
      <w:r w:rsidR="00BC606A">
        <w:rPr>
          <w:lang w:val="sv-SE" w:eastAsia="zh-CN"/>
        </w:rPr>
        <w:t xml:space="preserve">which </w:t>
      </w:r>
      <w:r w:rsidR="00521BF6">
        <w:rPr>
          <w:lang w:val="sv-SE" w:eastAsia="zh-CN"/>
        </w:rPr>
        <w:t>need spatial characterics. Furthermore, for one feature, only one channel model (either TDL or CDL) should be selected</w:t>
      </w:r>
      <w:r w:rsidR="00090797">
        <w:rPr>
          <w:lang w:val="sv-SE" w:eastAsia="zh-CN"/>
        </w:rPr>
        <w:t>, and the criteria for channel model selection should be clarified</w:t>
      </w:r>
      <w:r w:rsidR="00521BF6">
        <w:rPr>
          <w:lang w:val="sv-SE" w:eastAsia="zh-CN"/>
        </w:rPr>
        <w:t>.</w:t>
      </w:r>
    </w:p>
    <w:p w14:paraId="23C5B803" w14:textId="71149DE7" w:rsidR="00521BF6" w:rsidRPr="0017681F" w:rsidRDefault="00DC6EA1" w:rsidP="00D5066E">
      <w:pPr>
        <w:jc w:val="both"/>
        <w:rPr>
          <w:b/>
          <w:bCs/>
          <w:lang w:val="sv-SE" w:eastAsia="zh-CN"/>
        </w:rPr>
      </w:pPr>
      <w:r w:rsidRPr="0017681F">
        <w:rPr>
          <w:rFonts w:hint="eastAsia"/>
          <w:b/>
          <w:bCs/>
          <w:lang w:val="sv-SE" w:eastAsia="zh-CN"/>
        </w:rPr>
        <w:t>P</w:t>
      </w:r>
      <w:r w:rsidRPr="0017681F">
        <w:rPr>
          <w:b/>
          <w:bCs/>
          <w:lang w:val="sv-SE" w:eastAsia="zh-CN"/>
        </w:rPr>
        <w:t xml:space="preserve">roposal </w:t>
      </w:r>
      <w:r w:rsidR="00F14830">
        <w:rPr>
          <w:b/>
          <w:bCs/>
          <w:lang w:val="sv-SE" w:eastAsia="zh-CN"/>
        </w:rPr>
        <w:t>10</w:t>
      </w:r>
      <w:r w:rsidRPr="0017681F">
        <w:rPr>
          <w:b/>
          <w:bCs/>
          <w:lang w:val="sv-SE" w:eastAsia="zh-CN"/>
        </w:rPr>
        <w:t xml:space="preserve">: RAN4 clarify the channel model used for 6G </w:t>
      </w:r>
      <w:r w:rsidR="005A2148">
        <w:rPr>
          <w:b/>
          <w:bCs/>
          <w:lang w:val="sv-SE" w:eastAsia="zh-CN"/>
        </w:rPr>
        <w:t>D</w:t>
      </w:r>
      <w:r w:rsidRPr="0017681F">
        <w:rPr>
          <w:b/>
          <w:bCs/>
          <w:lang w:val="sv-SE" w:eastAsia="zh-CN"/>
        </w:rPr>
        <w:t>emodulation requirements. Only SCM channel model, or both TDL and SCM channel mode</w:t>
      </w:r>
      <w:r w:rsidR="00E955D2" w:rsidRPr="0017681F">
        <w:rPr>
          <w:b/>
          <w:bCs/>
          <w:lang w:val="sv-SE" w:eastAsia="zh-CN"/>
        </w:rPr>
        <w:t>l</w:t>
      </w:r>
      <w:r w:rsidRPr="0017681F">
        <w:rPr>
          <w:b/>
          <w:bCs/>
          <w:lang w:val="sv-SE" w:eastAsia="zh-CN"/>
        </w:rPr>
        <w:t>.</w:t>
      </w:r>
    </w:p>
    <w:p w14:paraId="17C390A9" w14:textId="04A01219" w:rsidR="00DC6EA1" w:rsidRDefault="004B6EE9" w:rsidP="00D5066E">
      <w:pPr>
        <w:jc w:val="both"/>
        <w:rPr>
          <w:b/>
          <w:bCs/>
          <w:lang w:val="sv-SE" w:eastAsia="zh-CN"/>
        </w:rPr>
      </w:pPr>
      <w:r w:rsidRPr="0017681F">
        <w:rPr>
          <w:b/>
          <w:bCs/>
          <w:lang w:val="sv-SE" w:eastAsia="zh-CN"/>
        </w:rPr>
        <w:t xml:space="preserve">Proposal </w:t>
      </w:r>
      <w:r w:rsidR="004215B6">
        <w:rPr>
          <w:b/>
          <w:bCs/>
          <w:lang w:val="sv-SE" w:eastAsia="zh-CN"/>
        </w:rPr>
        <w:t>11</w:t>
      </w:r>
      <w:r w:rsidRPr="0017681F">
        <w:rPr>
          <w:b/>
          <w:bCs/>
          <w:lang w:val="sv-SE" w:eastAsia="zh-CN"/>
        </w:rPr>
        <w:t xml:space="preserve">: </w:t>
      </w:r>
      <w:r w:rsidR="00090797">
        <w:rPr>
          <w:b/>
          <w:bCs/>
          <w:lang w:val="sv-SE" w:eastAsia="zh-CN"/>
        </w:rPr>
        <w:t>F</w:t>
      </w:r>
      <w:r w:rsidRPr="0017681F">
        <w:rPr>
          <w:b/>
          <w:bCs/>
          <w:lang w:val="sv-SE" w:eastAsia="zh-CN"/>
        </w:rPr>
        <w:t>or one specific feature</w:t>
      </w:r>
      <w:r w:rsidR="005B5ECB">
        <w:rPr>
          <w:b/>
          <w:bCs/>
          <w:lang w:val="sv-SE" w:eastAsia="zh-CN"/>
        </w:rPr>
        <w:t xml:space="preserve"> in 6G</w:t>
      </w:r>
      <w:r w:rsidRPr="0017681F">
        <w:rPr>
          <w:b/>
          <w:bCs/>
          <w:lang w:val="sv-SE" w:eastAsia="zh-CN"/>
        </w:rPr>
        <w:t>, only one channel model selected (either TDL or SCM).</w:t>
      </w:r>
      <w:r w:rsidR="00090797" w:rsidRPr="00090797">
        <w:rPr>
          <w:b/>
          <w:bCs/>
          <w:lang w:val="sv-SE" w:eastAsia="zh-CN"/>
        </w:rPr>
        <w:t xml:space="preserve"> </w:t>
      </w:r>
      <w:r w:rsidR="00090797" w:rsidRPr="0017681F">
        <w:rPr>
          <w:b/>
          <w:bCs/>
          <w:lang w:val="sv-SE" w:eastAsia="zh-CN"/>
        </w:rPr>
        <w:t xml:space="preserve">RAN4 </w:t>
      </w:r>
      <w:r w:rsidR="00090797">
        <w:rPr>
          <w:b/>
          <w:bCs/>
          <w:lang w:val="sv-SE" w:eastAsia="zh-CN"/>
        </w:rPr>
        <w:t xml:space="preserve">should </w:t>
      </w:r>
      <w:r w:rsidR="00090797" w:rsidRPr="0017681F">
        <w:rPr>
          <w:b/>
          <w:bCs/>
          <w:lang w:val="sv-SE" w:eastAsia="zh-CN"/>
        </w:rPr>
        <w:t xml:space="preserve">clarify </w:t>
      </w:r>
      <w:r w:rsidR="00090797">
        <w:rPr>
          <w:b/>
          <w:bCs/>
          <w:lang w:val="sv-SE" w:eastAsia="zh-CN"/>
        </w:rPr>
        <w:t>the criteria for channel model selection.</w:t>
      </w:r>
    </w:p>
    <w:p w14:paraId="10DC6E8A" w14:textId="77777777" w:rsidR="006876DE" w:rsidRDefault="006E437B" w:rsidP="00D5066E">
      <w:pPr>
        <w:jc w:val="both"/>
        <w:rPr>
          <w:lang w:val="sv-SE" w:eastAsia="zh-CN"/>
        </w:rPr>
      </w:pPr>
      <w:r>
        <w:rPr>
          <w:lang w:val="sv-SE" w:eastAsia="zh-CN"/>
        </w:rPr>
        <w:t>Within the current 5G specification f</w:t>
      </w:r>
      <w:r w:rsidR="00BF79EB" w:rsidRPr="004259DB">
        <w:rPr>
          <w:lang w:val="sv-SE" w:eastAsia="zh-CN"/>
        </w:rPr>
        <w:t xml:space="preserve">or </w:t>
      </w:r>
      <w:r w:rsidR="004259DB">
        <w:rPr>
          <w:lang w:val="sv-SE" w:eastAsia="zh-CN"/>
        </w:rPr>
        <w:t>TDL channel, correlation matri</w:t>
      </w:r>
      <w:r w:rsidR="006876DE">
        <w:rPr>
          <w:lang w:val="sv-SE" w:eastAsia="zh-CN"/>
        </w:rPr>
        <w:t>c</w:t>
      </w:r>
      <w:r w:rsidR="004259DB">
        <w:rPr>
          <w:lang w:val="sv-SE" w:eastAsia="zh-CN"/>
        </w:rPr>
        <w:t>es are applied for 5G demodulation performance requirements</w:t>
      </w:r>
      <w:r>
        <w:rPr>
          <w:lang w:val="sv-SE" w:eastAsia="zh-CN"/>
        </w:rPr>
        <w:t>. H</w:t>
      </w:r>
      <w:r w:rsidR="004259DB">
        <w:rPr>
          <w:lang w:val="sv-SE" w:eastAsia="zh-CN"/>
        </w:rPr>
        <w:t xml:space="preserve">owever, the correlation factors are mainly based on </w:t>
      </w:r>
      <w:r w:rsidR="0047433C">
        <w:rPr>
          <w:lang w:val="sv-SE" w:eastAsia="zh-CN"/>
        </w:rPr>
        <w:t>the</w:t>
      </w:r>
      <w:r w:rsidR="0047433C" w:rsidRPr="0047433C">
        <w:rPr>
          <w:lang w:val="sv-SE" w:eastAsia="zh-CN"/>
        </w:rPr>
        <w:t xml:space="preserve"> </w:t>
      </w:r>
      <w:r w:rsidR="0047433C">
        <w:rPr>
          <w:lang w:val="sv-SE" w:eastAsia="zh-CN"/>
        </w:rPr>
        <w:t xml:space="preserve">assumptions of </w:t>
      </w:r>
      <w:r w:rsidR="004259DB">
        <w:rPr>
          <w:lang w:val="sv-SE" w:eastAsia="zh-CN"/>
        </w:rPr>
        <w:t>two antenna</w:t>
      </w:r>
      <w:r w:rsidR="0047433C">
        <w:rPr>
          <w:lang w:val="sv-SE" w:eastAsia="zh-CN"/>
        </w:rPr>
        <w:t>s</w:t>
      </w:r>
      <w:r w:rsidR="00CE6BAE">
        <w:rPr>
          <w:lang w:val="sv-SE" w:eastAsia="zh-CN"/>
        </w:rPr>
        <w:t>, and failing to fully capture the correlation characteristics of multi-antenna system</w:t>
      </w:r>
      <w:r w:rsidR="00FC795C">
        <w:rPr>
          <w:lang w:val="sv-SE" w:eastAsia="zh-CN"/>
        </w:rPr>
        <w:t>s</w:t>
      </w:r>
      <w:r w:rsidR="00CE6BAE">
        <w:rPr>
          <w:lang w:val="sv-SE" w:eastAsia="zh-CN"/>
        </w:rPr>
        <w:t>.</w:t>
      </w:r>
      <w:r w:rsidR="00FC795C">
        <w:rPr>
          <w:lang w:val="sv-SE" w:eastAsia="zh-CN"/>
        </w:rPr>
        <w:t xml:space="preserve"> </w:t>
      </w:r>
      <w:r w:rsidR="008C6DA8">
        <w:rPr>
          <w:lang w:val="sv-SE" w:eastAsia="zh-CN"/>
        </w:rPr>
        <w:t>The most direct impact is an overestimated correlation in the multi-antenna correlation matri</w:t>
      </w:r>
      <w:r w:rsidR="006876DE">
        <w:rPr>
          <w:lang w:val="sv-SE" w:eastAsia="zh-CN"/>
        </w:rPr>
        <w:t>ces</w:t>
      </w:r>
      <w:r w:rsidR="008C6DA8">
        <w:rPr>
          <w:lang w:val="sv-SE" w:eastAsia="zh-CN"/>
        </w:rPr>
        <w:t xml:space="preserve">. </w:t>
      </w:r>
      <w:r w:rsidR="006876DE">
        <w:rPr>
          <w:lang w:val="sv-SE" w:eastAsia="zh-CN"/>
        </w:rPr>
        <w:t xml:space="preserve">In 6G, </w:t>
      </w:r>
      <w:bookmarkStart w:id="6" w:name="_Hlk213071394"/>
      <w:r w:rsidR="006876DE">
        <w:rPr>
          <w:lang w:val="sv-SE" w:eastAsia="zh-CN"/>
        </w:rPr>
        <w:t>proper and practial MIMO correlation factors/matrices should be studied for TDL channel.</w:t>
      </w:r>
      <w:bookmarkEnd w:id="6"/>
    </w:p>
    <w:p w14:paraId="0BE2F8AA" w14:textId="1D2ECD99" w:rsidR="00BF79EB" w:rsidRDefault="006876DE" w:rsidP="00D5066E">
      <w:pPr>
        <w:jc w:val="both"/>
        <w:rPr>
          <w:lang w:val="sv-SE" w:eastAsia="zh-CN"/>
        </w:rPr>
      </w:pPr>
      <w:r w:rsidRPr="0017681F">
        <w:rPr>
          <w:b/>
          <w:bCs/>
          <w:lang w:val="sv-SE" w:eastAsia="zh-CN"/>
        </w:rPr>
        <w:t xml:space="preserve">Proposal </w:t>
      </w:r>
      <w:r>
        <w:rPr>
          <w:b/>
          <w:bCs/>
          <w:lang w:val="sv-SE" w:eastAsia="zh-CN"/>
        </w:rPr>
        <w:t>12</w:t>
      </w:r>
      <w:r w:rsidRPr="0017681F">
        <w:rPr>
          <w:b/>
          <w:bCs/>
          <w:lang w:val="sv-SE" w:eastAsia="zh-CN"/>
        </w:rPr>
        <w:t xml:space="preserve">: </w:t>
      </w:r>
      <w:r>
        <w:rPr>
          <w:b/>
          <w:bCs/>
          <w:lang w:val="sv-SE" w:eastAsia="zh-CN"/>
        </w:rPr>
        <w:t>P</w:t>
      </w:r>
      <w:r w:rsidRPr="006876DE">
        <w:rPr>
          <w:b/>
          <w:bCs/>
          <w:lang w:val="sv-SE" w:eastAsia="zh-CN"/>
        </w:rPr>
        <w:t>roper and practial MIMO correlation factors/matrices should be studied for TDL channel.</w:t>
      </w:r>
    </w:p>
    <w:p w14:paraId="7429355E" w14:textId="7CD83F45" w:rsidR="00C24137" w:rsidRPr="00520327" w:rsidRDefault="00D5066E" w:rsidP="00E55FB7">
      <w:pPr>
        <w:jc w:val="both"/>
        <w:rPr>
          <w:lang w:eastAsia="zh-CN"/>
        </w:rPr>
      </w:pPr>
      <w:r>
        <w:rPr>
          <w:rFonts w:hint="eastAsia"/>
          <w:lang w:val="sv-SE" w:eastAsia="zh-CN"/>
        </w:rPr>
        <w:t>A</w:t>
      </w:r>
      <w:r>
        <w:rPr>
          <w:lang w:val="sv-SE" w:eastAsia="zh-CN"/>
        </w:rPr>
        <w:t>ccording the frequency range descriptions in 6G Study SID [1] and carrier frequency descriptions in TR38.914 [</w:t>
      </w:r>
      <w:r w:rsidR="005E4639">
        <w:rPr>
          <w:lang w:val="sv-SE" w:eastAsia="zh-CN"/>
        </w:rPr>
        <w:t>1</w:t>
      </w:r>
      <w:r w:rsidR="00A03D34">
        <w:rPr>
          <w:lang w:val="sv-SE" w:eastAsia="zh-CN"/>
        </w:rPr>
        <w:t>2</w:t>
      </w:r>
      <w:r>
        <w:rPr>
          <w:lang w:val="sv-SE" w:eastAsia="zh-CN"/>
        </w:rPr>
        <w:t xml:space="preserve">] </w:t>
      </w:r>
      <w:r w:rsidR="00F51EB2">
        <w:rPr>
          <w:lang w:val="sv-SE" w:eastAsia="zh-CN"/>
        </w:rPr>
        <w:t xml:space="preserve">as following, </w:t>
      </w:r>
      <w:r w:rsidR="00520327">
        <w:rPr>
          <w:lang w:val="sv-SE" w:eastAsia="zh-CN"/>
        </w:rPr>
        <w:t xml:space="preserve">it’s clearly that the </w:t>
      </w:r>
      <w:r w:rsidR="00520327">
        <w:rPr>
          <w:lang w:eastAsia="zh-CN"/>
        </w:rPr>
        <w:t>frequency range for 6G is wide. Related channel model should be further studied to align with the wide range</w:t>
      </w:r>
      <w:r w:rsidR="00DD23C3">
        <w:rPr>
          <w:lang w:eastAsia="zh-CN"/>
        </w:rPr>
        <w:t xml:space="preserve"> since current rCDL-C1 is for 3.5GHz Um</w:t>
      </w:r>
      <w:r w:rsidR="00DD23C3">
        <w:rPr>
          <w:rFonts w:hint="eastAsia"/>
          <w:lang w:eastAsia="zh-CN"/>
        </w:rPr>
        <w:t>a</w:t>
      </w:r>
      <w:r w:rsidR="00DD23C3">
        <w:rPr>
          <w:lang w:eastAsia="zh-CN"/>
        </w:rPr>
        <w:t xml:space="preserve"> [</w:t>
      </w:r>
      <w:r w:rsidR="002379E5">
        <w:rPr>
          <w:lang w:eastAsia="zh-CN"/>
        </w:rPr>
        <w:t>9</w:t>
      </w:r>
      <w:r w:rsidR="00DD23C3">
        <w:rPr>
          <w:lang w:eastAsia="zh-CN"/>
        </w:rPr>
        <w:t>].</w:t>
      </w:r>
    </w:p>
    <w:p w14:paraId="5E74814F" w14:textId="7C6FB1AA" w:rsidR="003142C4" w:rsidRPr="003142C4" w:rsidRDefault="003142C4" w:rsidP="00E55FB7">
      <w:pPr>
        <w:jc w:val="both"/>
        <w:rPr>
          <w:i/>
          <w:iCs/>
          <w:lang w:eastAsia="zh-CN"/>
        </w:rPr>
      </w:pPr>
      <w:r w:rsidRPr="003142C4">
        <w:rPr>
          <w:i/>
          <w:iCs/>
          <w:lang w:eastAsia="zh-CN"/>
        </w:rPr>
        <w:t>Frequency range descriptions in [1]</w:t>
      </w:r>
    </w:p>
    <w:tbl>
      <w:tblPr>
        <w:tblStyle w:val="aff7"/>
        <w:tblW w:w="0" w:type="auto"/>
        <w:tblLook w:val="04A0" w:firstRow="1" w:lastRow="0" w:firstColumn="1" w:lastColumn="0" w:noHBand="0" w:noVBand="1"/>
      </w:tblPr>
      <w:tblGrid>
        <w:gridCol w:w="9631"/>
      </w:tblGrid>
      <w:tr w:rsidR="00EA5B67" w14:paraId="28504E40" w14:textId="77777777" w:rsidTr="00386133">
        <w:tc>
          <w:tcPr>
            <w:tcW w:w="9631" w:type="dxa"/>
          </w:tcPr>
          <w:p w14:paraId="5ADE96E9" w14:textId="77777777" w:rsidR="00EA5B67" w:rsidRPr="00B20ABA" w:rsidRDefault="00EA5B67" w:rsidP="00386133">
            <w:pPr>
              <w:rPr>
                <w:lang w:eastAsia="zh-CN"/>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tc>
      </w:tr>
    </w:tbl>
    <w:p w14:paraId="5A00135D" w14:textId="2C825899" w:rsidR="00F51EB2" w:rsidRDefault="00F51EB2" w:rsidP="00C904B8">
      <w:pPr>
        <w:jc w:val="both"/>
        <w:rPr>
          <w:lang w:eastAsia="zh-CN"/>
        </w:rPr>
      </w:pPr>
    </w:p>
    <w:p w14:paraId="1F8DAEB7" w14:textId="36EFFFF2" w:rsidR="003142C4" w:rsidRPr="003142C4" w:rsidRDefault="003142C4" w:rsidP="003142C4">
      <w:pPr>
        <w:jc w:val="both"/>
        <w:rPr>
          <w:i/>
          <w:iCs/>
          <w:lang w:eastAsia="zh-CN"/>
        </w:rPr>
      </w:pPr>
      <w:r w:rsidRPr="003142C4">
        <w:rPr>
          <w:i/>
          <w:iCs/>
          <w:lang w:eastAsia="zh-CN"/>
        </w:rPr>
        <w:lastRenderedPageBreak/>
        <w:t>Carrier frequency description in [</w:t>
      </w:r>
      <w:r w:rsidR="0070007C">
        <w:rPr>
          <w:i/>
          <w:iCs/>
          <w:lang w:eastAsia="zh-CN"/>
        </w:rPr>
        <w:t>11</w:t>
      </w:r>
      <w:r w:rsidRPr="003142C4">
        <w:rPr>
          <w:i/>
          <w:iCs/>
          <w:lang w:eastAsia="zh-CN"/>
        </w:rPr>
        <w:t>]</w:t>
      </w:r>
    </w:p>
    <w:tbl>
      <w:tblPr>
        <w:tblStyle w:val="aff7"/>
        <w:tblW w:w="0" w:type="auto"/>
        <w:tblLook w:val="04A0" w:firstRow="1" w:lastRow="0" w:firstColumn="1" w:lastColumn="0" w:noHBand="0" w:noVBand="1"/>
      </w:tblPr>
      <w:tblGrid>
        <w:gridCol w:w="9631"/>
      </w:tblGrid>
      <w:tr w:rsidR="00F51EB2" w14:paraId="385CCF1F" w14:textId="77777777" w:rsidTr="00F51EB2">
        <w:tc>
          <w:tcPr>
            <w:tcW w:w="9631" w:type="dxa"/>
          </w:tcPr>
          <w:p w14:paraId="6E38959D"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w:t>
            </w:r>
            <w:r w:rsidRPr="003142C4">
              <w:rPr>
                <w:sz w:val="15"/>
                <w:szCs w:val="15"/>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449"/>
            </w:tblGrid>
            <w:tr w:rsidR="00F51EB2" w:rsidRPr="003142C4" w14:paraId="563B90C5" w14:textId="77777777" w:rsidTr="00386133">
              <w:tc>
                <w:tcPr>
                  <w:tcW w:w="2864" w:type="dxa"/>
                  <w:tcBorders>
                    <w:bottom w:val="single" w:sz="4" w:space="0" w:color="auto"/>
                  </w:tcBorders>
                </w:tcPr>
                <w:p w14:paraId="0BD08C25"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492" w:type="dxa"/>
                  <w:tcBorders>
                    <w:bottom w:val="single" w:sz="4" w:space="0" w:color="auto"/>
                  </w:tcBorders>
                </w:tcPr>
                <w:p w14:paraId="5A9D0E54"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57EAD18D" w14:textId="77777777" w:rsidTr="00386133">
              <w:tc>
                <w:tcPr>
                  <w:tcW w:w="2864" w:type="dxa"/>
                  <w:shd w:val="clear" w:color="auto" w:fill="FFFFFF"/>
                </w:tcPr>
                <w:p w14:paraId="462DB0C1" w14:textId="77777777" w:rsidR="00F51EB2" w:rsidRPr="003142C4" w:rsidRDefault="00F51EB2" w:rsidP="007C1DBF">
                  <w:pPr>
                    <w:pStyle w:val="TAL"/>
                    <w:keepNext w:val="0"/>
                    <w:keepLines w:val="0"/>
                    <w:widowControl w:val="0"/>
                    <w:rPr>
                      <w:sz w:val="13"/>
                      <w:szCs w:val="15"/>
                    </w:rPr>
                  </w:pPr>
                  <w:r w:rsidRPr="003142C4">
                    <w:rPr>
                      <w:sz w:val="13"/>
                      <w:szCs w:val="15"/>
                    </w:rPr>
                    <w:t>Carrier Frequency</w:t>
                  </w:r>
                </w:p>
                <w:p w14:paraId="61E2B820" w14:textId="31B33DC5" w:rsidR="00F51EB2" w:rsidRPr="003142C4" w:rsidRDefault="00F51EB2" w:rsidP="007C1DBF">
                  <w:pPr>
                    <w:pStyle w:val="TAL"/>
                    <w:keepNext w:val="0"/>
                    <w:keepLines w:val="0"/>
                    <w:widowControl w:val="0"/>
                    <w:rPr>
                      <w:sz w:val="13"/>
                      <w:szCs w:val="15"/>
                      <w:vertAlign w:val="superscript"/>
                      <w:lang w:eastAsia="zh-CN"/>
                    </w:rPr>
                  </w:pPr>
                </w:p>
              </w:tc>
              <w:tc>
                <w:tcPr>
                  <w:tcW w:w="6492" w:type="dxa"/>
                  <w:shd w:val="clear" w:color="auto" w:fill="FFFFFF"/>
                </w:tcPr>
                <w:p w14:paraId="51BE7F90" w14:textId="77777777" w:rsidR="00F51EB2" w:rsidRPr="003142C4" w:rsidRDefault="00F51EB2" w:rsidP="007C1DBF">
                  <w:pPr>
                    <w:pStyle w:val="TAL"/>
                    <w:keepNext w:val="0"/>
                    <w:keepLines w:val="0"/>
                    <w:widowControl w:val="0"/>
                    <w:rPr>
                      <w:sz w:val="13"/>
                      <w:szCs w:val="15"/>
                      <w:lang w:eastAsia="zh-CN"/>
                    </w:rPr>
                  </w:pPr>
                  <w:r w:rsidRPr="003142C4">
                    <w:rPr>
                      <w:rFonts w:hint="eastAsia"/>
                      <w:sz w:val="13"/>
                      <w:szCs w:val="15"/>
                      <w:lang w:eastAsia="zh-CN"/>
                    </w:rPr>
                    <w:t>Around 2 GHz</w:t>
                  </w:r>
                </w:p>
                <w:p w14:paraId="14308C49"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4 GHz</w:t>
                  </w:r>
                </w:p>
                <w:p w14:paraId="25827F3F"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 xml:space="preserve">Around </w:t>
                  </w:r>
                  <w:r w:rsidRPr="003142C4">
                    <w:rPr>
                      <w:rFonts w:eastAsiaTheme="minorEastAsia"/>
                      <w:sz w:val="13"/>
                      <w:szCs w:val="15"/>
                      <w:lang w:eastAsia="zh-CN"/>
                    </w:rPr>
                    <w:t>7</w:t>
                  </w:r>
                  <w:r w:rsidRPr="003142C4">
                    <w:rPr>
                      <w:sz w:val="13"/>
                      <w:szCs w:val="15"/>
                      <w:lang w:eastAsia="zh-CN"/>
                    </w:rPr>
                    <w:t xml:space="preserve"> GHz</w:t>
                  </w:r>
                </w:p>
                <w:p w14:paraId="1A586C9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Around 15 GHz</w:t>
                  </w:r>
                </w:p>
                <w:p w14:paraId="4D4B2C2E"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30 GHz</w:t>
                  </w:r>
                </w:p>
              </w:tc>
            </w:tr>
          </w:tbl>
          <w:p w14:paraId="40141FD3" w14:textId="77777777" w:rsidR="00F51EB2" w:rsidRPr="003142C4" w:rsidRDefault="00F51EB2" w:rsidP="007C1DBF">
            <w:pPr>
              <w:widowControl w:val="0"/>
              <w:spacing w:after="0"/>
              <w:jc w:val="both"/>
              <w:rPr>
                <w:rFonts w:eastAsiaTheme="minorEastAsia"/>
                <w:sz w:val="15"/>
                <w:szCs w:val="15"/>
                <w:lang w:eastAsia="zh-CN"/>
              </w:rPr>
            </w:pPr>
          </w:p>
          <w:p w14:paraId="3B161226"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4.2</w:t>
            </w:r>
            <w:r w:rsidRPr="003142C4">
              <w:rPr>
                <w:sz w:val="15"/>
                <w:szCs w:val="15"/>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449"/>
            </w:tblGrid>
            <w:tr w:rsidR="00F51EB2" w:rsidRPr="003142C4" w14:paraId="1FFEE35F" w14:textId="77777777" w:rsidTr="00386133">
              <w:trPr>
                <w:trHeight w:val="177"/>
              </w:trPr>
              <w:tc>
                <w:tcPr>
                  <w:tcW w:w="2864" w:type="dxa"/>
                  <w:tcBorders>
                    <w:bottom w:val="single" w:sz="4" w:space="0" w:color="auto"/>
                  </w:tcBorders>
                </w:tcPr>
                <w:p w14:paraId="58C32155"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492" w:type="dxa"/>
                  <w:tcBorders>
                    <w:bottom w:val="single" w:sz="4" w:space="0" w:color="auto"/>
                  </w:tcBorders>
                </w:tcPr>
                <w:p w14:paraId="50E29870"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1D1BD1BB" w14:textId="77777777" w:rsidTr="00386133">
              <w:tc>
                <w:tcPr>
                  <w:tcW w:w="2864" w:type="dxa"/>
                  <w:shd w:val="clear" w:color="auto" w:fill="FFFFFF"/>
                </w:tcPr>
                <w:p w14:paraId="10656F75"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Carrier Frequency</w:t>
                  </w:r>
                </w:p>
                <w:p w14:paraId="1E719AF8" w14:textId="5F3C91D3" w:rsidR="00F51EB2" w:rsidRPr="003142C4" w:rsidRDefault="00F51EB2" w:rsidP="007C1DBF">
                  <w:pPr>
                    <w:pStyle w:val="TAL"/>
                    <w:keepNext w:val="0"/>
                    <w:keepLines w:val="0"/>
                    <w:widowControl w:val="0"/>
                    <w:rPr>
                      <w:sz w:val="13"/>
                      <w:szCs w:val="15"/>
                      <w:lang w:eastAsia="zh-CN"/>
                    </w:rPr>
                  </w:pPr>
                </w:p>
              </w:tc>
              <w:tc>
                <w:tcPr>
                  <w:tcW w:w="6492" w:type="dxa"/>
                  <w:shd w:val="clear" w:color="auto" w:fill="FFFFFF"/>
                </w:tcPr>
                <w:p w14:paraId="0752F02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Macro layer:</w:t>
                  </w:r>
                </w:p>
                <w:p w14:paraId="13D44D75"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Around 700MHz</w:t>
                  </w:r>
                </w:p>
                <w:p w14:paraId="52AC3EF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 xml:space="preserve">Around 2GHz </w:t>
                  </w:r>
                </w:p>
                <w:p w14:paraId="34F7A1A8"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等线"/>
                      <w:sz w:val="13"/>
                      <w:szCs w:val="15"/>
                      <w:lang w:eastAsia="zh-CN"/>
                    </w:rPr>
                    <w:t xml:space="preserve">Around 4 GHz </w:t>
                  </w:r>
                </w:p>
                <w:p w14:paraId="1B017869" w14:textId="77777777" w:rsidR="00F51EB2" w:rsidRPr="003142C4" w:rsidRDefault="00F51EB2" w:rsidP="007C1DBF">
                  <w:pPr>
                    <w:pStyle w:val="TAL"/>
                    <w:keepNext w:val="0"/>
                    <w:keepLines w:val="0"/>
                    <w:widowControl w:val="0"/>
                    <w:rPr>
                      <w:rFonts w:eastAsia="等线"/>
                      <w:sz w:val="13"/>
                      <w:szCs w:val="15"/>
                      <w:lang w:eastAsia="zh-CN"/>
                    </w:rPr>
                  </w:pPr>
                  <w:r w:rsidRPr="003142C4">
                    <w:rPr>
                      <w:sz w:val="13"/>
                      <w:szCs w:val="15"/>
                      <w:lang w:eastAsia="zh-CN"/>
                    </w:rPr>
                    <w:t xml:space="preserve">Around </w:t>
                  </w:r>
                  <w:r w:rsidRPr="003142C4">
                    <w:rPr>
                      <w:rFonts w:eastAsia="等线"/>
                      <w:sz w:val="13"/>
                      <w:szCs w:val="15"/>
                      <w:lang w:eastAsia="zh-CN"/>
                    </w:rPr>
                    <w:t xml:space="preserve">7 </w:t>
                  </w:r>
                  <w:r w:rsidRPr="003142C4">
                    <w:rPr>
                      <w:sz w:val="13"/>
                      <w:szCs w:val="15"/>
                      <w:lang w:eastAsia="zh-CN"/>
                    </w:rPr>
                    <w:t>GHz</w:t>
                  </w:r>
                  <w:r w:rsidRPr="003142C4">
                    <w:rPr>
                      <w:rFonts w:eastAsia="等线"/>
                      <w:sz w:val="13"/>
                      <w:szCs w:val="15"/>
                      <w:lang w:eastAsia="zh-CN"/>
                    </w:rPr>
                    <w:t xml:space="preserve"> </w:t>
                  </w:r>
                </w:p>
                <w:p w14:paraId="22750779"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Around 15GHz</w:t>
                  </w:r>
                </w:p>
                <w:p w14:paraId="7EAC70B0"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等线"/>
                      <w:sz w:val="13"/>
                      <w:szCs w:val="15"/>
                      <w:lang w:eastAsia="zh-CN"/>
                    </w:rPr>
                    <w:t>Around 2 GHz + Around 4 GHz</w:t>
                  </w:r>
                  <w:r w:rsidRPr="003142C4">
                    <w:rPr>
                      <w:sz w:val="13"/>
                      <w:szCs w:val="15"/>
                      <w:lang w:eastAsia="zh-CN"/>
                    </w:rPr>
                    <w:t xml:space="preserve"> </w:t>
                  </w:r>
                </w:p>
                <w:p w14:paraId="386C17EF"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 xml:space="preserve">Around </w:t>
                  </w:r>
                  <w:r w:rsidRPr="003142C4">
                    <w:rPr>
                      <w:rFonts w:eastAsiaTheme="minorEastAsia"/>
                      <w:sz w:val="13"/>
                      <w:szCs w:val="15"/>
                      <w:lang w:eastAsia="zh-CN"/>
                    </w:rPr>
                    <w:t xml:space="preserve">4 </w:t>
                  </w:r>
                  <w:r w:rsidRPr="003142C4">
                    <w:rPr>
                      <w:sz w:val="13"/>
                      <w:szCs w:val="15"/>
                      <w:lang w:eastAsia="zh-CN"/>
                    </w:rPr>
                    <w:t>GHz</w:t>
                  </w:r>
                  <w:r w:rsidRPr="003142C4">
                    <w:rPr>
                      <w:rFonts w:eastAsiaTheme="minorEastAsia"/>
                      <w:sz w:val="13"/>
                      <w:szCs w:val="15"/>
                      <w:lang w:eastAsia="zh-CN"/>
                    </w:rPr>
                    <w:t xml:space="preserve"> </w:t>
                  </w:r>
                  <w:r w:rsidRPr="003142C4">
                    <w:rPr>
                      <w:sz w:val="13"/>
                      <w:szCs w:val="15"/>
                      <w:lang w:eastAsia="zh-CN"/>
                    </w:rPr>
                    <w:t xml:space="preserve">+ Around </w:t>
                  </w:r>
                  <w:r w:rsidRPr="003142C4">
                    <w:rPr>
                      <w:rFonts w:eastAsiaTheme="minorEastAsia"/>
                      <w:sz w:val="13"/>
                      <w:szCs w:val="15"/>
                      <w:lang w:eastAsia="zh-CN"/>
                    </w:rPr>
                    <w:t xml:space="preserve">7 </w:t>
                  </w:r>
                  <w:r w:rsidRPr="003142C4">
                    <w:rPr>
                      <w:sz w:val="13"/>
                      <w:szCs w:val="15"/>
                      <w:lang w:eastAsia="zh-CN"/>
                    </w:rPr>
                    <w:t>GHz</w:t>
                  </w:r>
                </w:p>
                <w:p w14:paraId="25DEF960"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Around 7</w:t>
                  </w:r>
                  <w:r w:rsidRPr="003142C4">
                    <w:rPr>
                      <w:rFonts w:eastAsia="等线" w:hint="eastAsia"/>
                      <w:sz w:val="13"/>
                      <w:szCs w:val="15"/>
                      <w:lang w:eastAsia="zh-CN"/>
                    </w:rPr>
                    <w:t xml:space="preserve"> </w:t>
                  </w:r>
                  <w:r w:rsidRPr="003142C4">
                    <w:rPr>
                      <w:rFonts w:eastAsiaTheme="minorEastAsia"/>
                      <w:sz w:val="13"/>
                      <w:szCs w:val="15"/>
                      <w:lang w:eastAsia="zh-CN"/>
                    </w:rPr>
                    <w:t>GHz +Around 4</w:t>
                  </w:r>
                  <w:r w:rsidRPr="003142C4">
                    <w:rPr>
                      <w:rFonts w:eastAsia="等线" w:hint="eastAsia"/>
                      <w:sz w:val="13"/>
                      <w:szCs w:val="15"/>
                      <w:lang w:eastAsia="zh-CN"/>
                    </w:rPr>
                    <w:t xml:space="preserve"> </w:t>
                  </w:r>
                  <w:r w:rsidRPr="003142C4">
                    <w:rPr>
                      <w:rFonts w:eastAsiaTheme="minorEastAsia"/>
                      <w:sz w:val="13"/>
                      <w:szCs w:val="15"/>
                      <w:lang w:eastAsia="zh-CN"/>
                    </w:rPr>
                    <w:t>GHz + Around 2</w:t>
                  </w:r>
                  <w:r w:rsidRPr="003142C4">
                    <w:rPr>
                      <w:rFonts w:eastAsia="等线" w:hint="eastAsia"/>
                      <w:sz w:val="13"/>
                      <w:szCs w:val="15"/>
                      <w:lang w:eastAsia="zh-CN"/>
                    </w:rPr>
                    <w:t xml:space="preserve"> </w:t>
                  </w:r>
                  <w:r w:rsidRPr="003142C4">
                    <w:rPr>
                      <w:rFonts w:eastAsiaTheme="minorEastAsia"/>
                      <w:sz w:val="13"/>
                      <w:szCs w:val="15"/>
                      <w:lang w:eastAsia="zh-CN"/>
                    </w:rPr>
                    <w:t>GHz</w:t>
                  </w:r>
                  <w:r w:rsidRPr="003142C4">
                    <w:rPr>
                      <w:rFonts w:eastAsia="等线" w:hint="eastAsia"/>
                      <w:sz w:val="13"/>
                      <w:szCs w:val="15"/>
                      <w:lang w:eastAsia="zh-CN"/>
                    </w:rPr>
                    <w:t xml:space="preserve"> </w:t>
                  </w:r>
                  <w:r w:rsidRPr="003142C4">
                    <w:rPr>
                      <w:rFonts w:eastAsiaTheme="minorEastAsia"/>
                      <w:sz w:val="13"/>
                      <w:szCs w:val="15"/>
                      <w:lang w:eastAsia="zh-CN"/>
                    </w:rPr>
                    <w:t>+</w:t>
                  </w:r>
                  <w:r w:rsidRPr="003142C4">
                    <w:rPr>
                      <w:rFonts w:eastAsia="等线" w:hint="eastAsia"/>
                      <w:sz w:val="13"/>
                      <w:szCs w:val="15"/>
                      <w:lang w:eastAsia="zh-CN"/>
                    </w:rPr>
                    <w:t xml:space="preserve"> </w:t>
                  </w:r>
                  <w:r w:rsidRPr="003142C4">
                    <w:rPr>
                      <w:rFonts w:eastAsiaTheme="minorEastAsia"/>
                      <w:sz w:val="13"/>
                      <w:szCs w:val="15"/>
                      <w:lang w:eastAsia="zh-CN"/>
                    </w:rPr>
                    <w:t>Around 700</w:t>
                  </w:r>
                  <w:r w:rsidRPr="003142C4">
                    <w:rPr>
                      <w:rFonts w:eastAsia="等线" w:hint="eastAsia"/>
                      <w:sz w:val="13"/>
                      <w:szCs w:val="15"/>
                      <w:lang w:eastAsia="zh-CN"/>
                    </w:rPr>
                    <w:t xml:space="preserve"> </w:t>
                  </w:r>
                  <w:r w:rsidRPr="003142C4">
                    <w:rPr>
                      <w:rFonts w:eastAsiaTheme="minorEastAsia"/>
                      <w:sz w:val="13"/>
                      <w:szCs w:val="15"/>
                      <w:lang w:eastAsia="zh-CN"/>
                    </w:rPr>
                    <w:t>MHz</w:t>
                  </w:r>
                </w:p>
                <w:p w14:paraId="7611B1A3" w14:textId="77777777" w:rsidR="00F51EB2" w:rsidRPr="003142C4" w:rsidRDefault="00F51EB2" w:rsidP="007C1DBF">
                  <w:pPr>
                    <w:pStyle w:val="TAL"/>
                    <w:keepNext w:val="0"/>
                    <w:keepLines w:val="0"/>
                    <w:widowControl w:val="0"/>
                    <w:rPr>
                      <w:rFonts w:eastAsia="等线"/>
                      <w:sz w:val="13"/>
                      <w:szCs w:val="15"/>
                      <w:lang w:eastAsia="zh-CN"/>
                    </w:rPr>
                  </w:pPr>
                </w:p>
                <w:p w14:paraId="1FD8AB49"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Micro:</w:t>
                  </w:r>
                </w:p>
                <w:p w14:paraId="562FC6BE"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w:t>
                  </w:r>
                </w:p>
                <w:p w14:paraId="01E83BD9"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15 GHz</w:t>
                  </w:r>
                </w:p>
                <w:p w14:paraId="454C989F"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30 GHz</w:t>
                  </w:r>
                </w:p>
                <w:p w14:paraId="2687ECB9" w14:textId="77777777" w:rsidR="00F51EB2" w:rsidRPr="003142C4" w:rsidRDefault="00F51EB2" w:rsidP="007C1DBF">
                  <w:pPr>
                    <w:pStyle w:val="TAL"/>
                    <w:keepNext w:val="0"/>
                    <w:keepLines w:val="0"/>
                    <w:widowControl w:val="0"/>
                    <w:rPr>
                      <w:rFonts w:eastAsia="等线"/>
                      <w:sz w:val="13"/>
                      <w:szCs w:val="15"/>
                      <w:lang w:eastAsia="zh-CN"/>
                    </w:rPr>
                  </w:pPr>
                </w:p>
                <w:p w14:paraId="47914156"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Macro + Micro:</w:t>
                  </w:r>
                </w:p>
                <w:p w14:paraId="2A8448B3"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4 GHz + Around 30 GHz</w:t>
                  </w:r>
                </w:p>
                <w:p w14:paraId="2FE5C74E"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 + Around 30 GHz</w:t>
                  </w:r>
                </w:p>
              </w:tc>
            </w:tr>
          </w:tbl>
          <w:p w14:paraId="5F482822" w14:textId="30F4357A" w:rsidR="00F51EB2" w:rsidRPr="003142C4" w:rsidRDefault="00F51EB2" w:rsidP="007C1DBF">
            <w:pPr>
              <w:widowControl w:val="0"/>
              <w:spacing w:after="0"/>
              <w:jc w:val="both"/>
              <w:rPr>
                <w:rFonts w:eastAsiaTheme="minorEastAsia"/>
                <w:sz w:val="15"/>
                <w:szCs w:val="15"/>
                <w:lang w:eastAsia="zh-CN"/>
              </w:rPr>
            </w:pPr>
          </w:p>
          <w:p w14:paraId="5ADF86F8"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4.3</w:t>
            </w:r>
            <w:r w:rsidRPr="003142C4">
              <w:rPr>
                <w:sz w:val="15"/>
                <w:szCs w:val="15"/>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449"/>
            </w:tblGrid>
            <w:tr w:rsidR="00F51EB2" w:rsidRPr="003142C4" w14:paraId="7E29A9FC" w14:textId="77777777" w:rsidTr="00386133">
              <w:tc>
                <w:tcPr>
                  <w:tcW w:w="2864" w:type="dxa"/>
                  <w:tcBorders>
                    <w:bottom w:val="single" w:sz="4" w:space="0" w:color="auto"/>
                  </w:tcBorders>
                </w:tcPr>
                <w:p w14:paraId="4C49C57D"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492" w:type="dxa"/>
                  <w:tcBorders>
                    <w:bottom w:val="single" w:sz="4" w:space="0" w:color="auto"/>
                  </w:tcBorders>
                </w:tcPr>
                <w:p w14:paraId="452A2DBE"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0C19A1A0" w14:textId="77777777" w:rsidTr="00386133">
              <w:tc>
                <w:tcPr>
                  <w:tcW w:w="2864" w:type="dxa"/>
                  <w:shd w:val="clear" w:color="auto" w:fill="FFFFFF"/>
                </w:tcPr>
                <w:p w14:paraId="1F6B3231"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 xml:space="preserve">Carrier Frequency </w:t>
                  </w:r>
                </w:p>
              </w:tc>
              <w:tc>
                <w:tcPr>
                  <w:tcW w:w="6492" w:type="dxa"/>
                  <w:shd w:val="clear" w:color="auto" w:fill="FFFFFF"/>
                </w:tcPr>
                <w:p w14:paraId="6E714F33" w14:textId="77777777" w:rsidR="00F51EB2" w:rsidRPr="003142C4" w:rsidRDefault="00F51EB2" w:rsidP="007C1DBF">
                  <w:pPr>
                    <w:pStyle w:val="TAL"/>
                    <w:keepNext w:val="0"/>
                    <w:keepLines w:val="0"/>
                    <w:widowControl w:val="0"/>
                    <w:rPr>
                      <w:sz w:val="13"/>
                      <w:szCs w:val="15"/>
                      <w:lang w:eastAsia="zh-CN"/>
                    </w:rPr>
                  </w:pPr>
                  <w:r w:rsidRPr="003142C4">
                    <w:rPr>
                      <w:rFonts w:hint="eastAsia"/>
                      <w:sz w:val="13"/>
                      <w:szCs w:val="15"/>
                      <w:lang w:eastAsia="zh-CN"/>
                    </w:rPr>
                    <w:t>Macro layer:</w:t>
                  </w:r>
                </w:p>
                <w:p w14:paraId="0BF849B9"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700</w:t>
                  </w:r>
                  <w:r w:rsidRPr="003142C4">
                    <w:rPr>
                      <w:rFonts w:eastAsiaTheme="minorEastAsia"/>
                      <w:sz w:val="13"/>
                      <w:szCs w:val="15"/>
                      <w:lang w:eastAsia="zh-CN"/>
                    </w:rPr>
                    <w:t xml:space="preserve"> </w:t>
                  </w:r>
                  <w:r w:rsidRPr="003142C4">
                    <w:rPr>
                      <w:sz w:val="13"/>
                      <w:szCs w:val="15"/>
                      <w:lang w:eastAsia="zh-CN"/>
                    </w:rPr>
                    <w:t>MHz (for ISD 1</w:t>
                  </w:r>
                  <w:r w:rsidRPr="003142C4">
                    <w:rPr>
                      <w:rFonts w:eastAsiaTheme="minorEastAsia"/>
                      <w:sz w:val="13"/>
                      <w:szCs w:val="15"/>
                      <w:lang w:eastAsia="zh-CN"/>
                    </w:rPr>
                    <w:t xml:space="preserve"> or ISD 2</w:t>
                  </w:r>
                  <w:r w:rsidRPr="003142C4">
                    <w:rPr>
                      <w:sz w:val="13"/>
                      <w:szCs w:val="15"/>
                      <w:lang w:eastAsia="zh-CN"/>
                    </w:rPr>
                    <w:t>)</w:t>
                  </w:r>
                </w:p>
                <w:p w14:paraId="4F30EACA"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4</w:t>
                  </w:r>
                  <w:r w:rsidRPr="003142C4">
                    <w:rPr>
                      <w:rFonts w:eastAsiaTheme="minorEastAsia"/>
                      <w:sz w:val="13"/>
                      <w:szCs w:val="15"/>
                      <w:lang w:eastAsia="zh-CN"/>
                    </w:rPr>
                    <w:t xml:space="preserve"> </w:t>
                  </w:r>
                  <w:r w:rsidRPr="003142C4">
                    <w:rPr>
                      <w:sz w:val="13"/>
                      <w:szCs w:val="15"/>
                      <w:lang w:eastAsia="zh-CN"/>
                    </w:rPr>
                    <w:t>GHz</w:t>
                  </w:r>
                  <w:r w:rsidRPr="003142C4">
                    <w:rPr>
                      <w:rFonts w:eastAsiaTheme="minorEastAsia"/>
                      <w:sz w:val="13"/>
                      <w:szCs w:val="15"/>
                      <w:lang w:eastAsia="zh-CN"/>
                    </w:rPr>
                    <w:t xml:space="preserve"> </w:t>
                  </w:r>
                  <w:r w:rsidRPr="003142C4">
                    <w:rPr>
                      <w:sz w:val="13"/>
                      <w:szCs w:val="15"/>
                      <w:lang w:eastAsia="zh-CN"/>
                    </w:rPr>
                    <w:t>(for ISD 1)</w:t>
                  </w:r>
                </w:p>
                <w:p w14:paraId="22AC2425"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 xml:space="preserve">Around 700 MHz </w:t>
                  </w:r>
                  <w:r w:rsidRPr="003142C4">
                    <w:rPr>
                      <w:rFonts w:eastAsiaTheme="minorEastAsia"/>
                      <w:sz w:val="13"/>
                      <w:szCs w:val="15"/>
                      <w:lang w:eastAsia="zh-CN"/>
                    </w:rPr>
                    <w:t>+</w:t>
                  </w:r>
                  <w:r w:rsidRPr="003142C4">
                    <w:rPr>
                      <w:sz w:val="13"/>
                      <w:szCs w:val="15"/>
                      <w:lang w:eastAsia="zh-CN"/>
                    </w:rPr>
                    <w:t xml:space="preserve"> Around 2 GHz </w:t>
                  </w:r>
                  <w:r w:rsidRPr="003142C4">
                    <w:rPr>
                      <w:rFonts w:eastAsia="MS Mincho"/>
                      <w:sz w:val="13"/>
                      <w:szCs w:val="15"/>
                      <w:lang w:eastAsia="ja-JP"/>
                    </w:rPr>
                    <w:t>(for ISD 2)</w:t>
                  </w:r>
                </w:p>
                <w:p w14:paraId="40F37456"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w:t>
                  </w:r>
                  <w:r w:rsidRPr="003142C4">
                    <w:rPr>
                      <w:rFonts w:hint="eastAsia"/>
                      <w:sz w:val="13"/>
                      <w:szCs w:val="15"/>
                      <w:lang w:eastAsia="zh-CN"/>
                    </w:rPr>
                    <w:t xml:space="preserve"> </w:t>
                  </w:r>
                  <w:r w:rsidRPr="003142C4">
                    <w:rPr>
                      <w:sz w:val="13"/>
                      <w:szCs w:val="15"/>
                      <w:lang w:eastAsia="zh-CN"/>
                    </w:rPr>
                    <w:t>GHz (ISD 1)</w:t>
                  </w:r>
                </w:p>
                <w:p w14:paraId="56C2D95D"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700</w:t>
                  </w:r>
                  <w:r w:rsidRPr="003142C4">
                    <w:rPr>
                      <w:rFonts w:hint="eastAsia"/>
                      <w:sz w:val="13"/>
                      <w:szCs w:val="15"/>
                      <w:lang w:eastAsia="zh-CN"/>
                    </w:rPr>
                    <w:t xml:space="preserve"> </w:t>
                  </w:r>
                  <w:r w:rsidRPr="003142C4">
                    <w:rPr>
                      <w:sz w:val="13"/>
                      <w:szCs w:val="15"/>
                      <w:lang w:eastAsia="zh-CN"/>
                    </w:rPr>
                    <w:t>MHz + Around 7</w:t>
                  </w:r>
                  <w:r w:rsidRPr="003142C4">
                    <w:rPr>
                      <w:rFonts w:hint="eastAsia"/>
                      <w:sz w:val="13"/>
                      <w:szCs w:val="15"/>
                      <w:lang w:eastAsia="zh-CN"/>
                    </w:rPr>
                    <w:t xml:space="preserve"> </w:t>
                  </w:r>
                  <w:r w:rsidRPr="003142C4">
                    <w:rPr>
                      <w:sz w:val="13"/>
                      <w:szCs w:val="15"/>
                      <w:lang w:eastAsia="zh-CN"/>
                    </w:rPr>
                    <w:t>GHz (for ISD 1)</w:t>
                  </w:r>
                </w:p>
              </w:tc>
            </w:tr>
          </w:tbl>
          <w:p w14:paraId="23B466FC" w14:textId="6A4551A8" w:rsidR="00F51EB2" w:rsidRPr="003142C4" w:rsidRDefault="00F51EB2" w:rsidP="007C1DBF">
            <w:pPr>
              <w:widowControl w:val="0"/>
              <w:spacing w:after="0"/>
              <w:jc w:val="both"/>
              <w:rPr>
                <w:rFonts w:eastAsiaTheme="minorEastAsia"/>
                <w:sz w:val="15"/>
                <w:szCs w:val="15"/>
                <w:lang w:eastAsia="zh-CN"/>
              </w:rPr>
            </w:pPr>
          </w:p>
          <w:p w14:paraId="2BCDE4A6"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4.4</w:t>
            </w:r>
            <w:r w:rsidRPr="003142C4">
              <w:rPr>
                <w:sz w:val="15"/>
                <w:szCs w:val="15"/>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590"/>
            </w:tblGrid>
            <w:tr w:rsidR="00F51EB2" w:rsidRPr="003142C4" w14:paraId="5B1D707C" w14:textId="77777777" w:rsidTr="00386133">
              <w:tc>
                <w:tcPr>
                  <w:tcW w:w="2722" w:type="dxa"/>
                  <w:tcBorders>
                    <w:bottom w:val="single" w:sz="4" w:space="0" w:color="auto"/>
                  </w:tcBorders>
                </w:tcPr>
                <w:p w14:paraId="14C96FBA"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634" w:type="dxa"/>
                  <w:tcBorders>
                    <w:bottom w:val="single" w:sz="4" w:space="0" w:color="auto"/>
                  </w:tcBorders>
                </w:tcPr>
                <w:p w14:paraId="0ECFF602"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7B72FC03" w14:textId="77777777" w:rsidTr="00386133">
              <w:tc>
                <w:tcPr>
                  <w:tcW w:w="2722" w:type="dxa"/>
                  <w:shd w:val="clear" w:color="auto" w:fill="FFFFFF"/>
                </w:tcPr>
                <w:p w14:paraId="13712303"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Carrier Frequency</w:t>
                  </w:r>
                </w:p>
              </w:tc>
              <w:tc>
                <w:tcPr>
                  <w:tcW w:w="6634" w:type="dxa"/>
                  <w:shd w:val="clear" w:color="auto" w:fill="FFFFFF"/>
                </w:tcPr>
                <w:p w14:paraId="7658D505"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Macro layer:</w:t>
                  </w:r>
                </w:p>
                <w:p w14:paraId="48F12417"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700 MHz</w:t>
                  </w:r>
                </w:p>
                <w:p w14:paraId="6602692F"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w:t>
                  </w:r>
                  <w:r w:rsidRPr="003142C4">
                    <w:rPr>
                      <w:rFonts w:eastAsia="等线" w:hint="eastAsia"/>
                      <w:sz w:val="13"/>
                      <w:szCs w:val="15"/>
                      <w:lang w:eastAsia="zh-CN"/>
                    </w:rPr>
                    <w:t xml:space="preserve"> </w:t>
                  </w:r>
                  <w:r w:rsidRPr="003142C4">
                    <w:rPr>
                      <w:rFonts w:eastAsia="等线"/>
                      <w:sz w:val="13"/>
                      <w:szCs w:val="15"/>
                      <w:lang w:eastAsia="zh-CN"/>
                    </w:rPr>
                    <w:t xml:space="preserve">GHz </w:t>
                  </w:r>
                </w:p>
                <w:p w14:paraId="058A2052"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等线"/>
                      <w:sz w:val="13"/>
                      <w:szCs w:val="15"/>
                      <w:lang w:eastAsia="zh-CN"/>
                    </w:rPr>
                    <w:t xml:space="preserve">Around 4 GHz </w:t>
                  </w:r>
                </w:p>
                <w:p w14:paraId="1F06A103" w14:textId="77777777" w:rsidR="00F51EB2" w:rsidRPr="003142C4" w:rsidRDefault="00F51EB2" w:rsidP="007C1DBF">
                  <w:pPr>
                    <w:pStyle w:val="TAL"/>
                    <w:keepNext w:val="0"/>
                    <w:keepLines w:val="0"/>
                    <w:widowControl w:val="0"/>
                    <w:rPr>
                      <w:rFonts w:eastAsia="等线"/>
                      <w:sz w:val="13"/>
                      <w:szCs w:val="15"/>
                      <w:lang w:eastAsia="zh-CN"/>
                    </w:rPr>
                  </w:pPr>
                  <w:r w:rsidRPr="003142C4">
                    <w:rPr>
                      <w:sz w:val="13"/>
                      <w:szCs w:val="15"/>
                      <w:lang w:eastAsia="zh-CN"/>
                    </w:rPr>
                    <w:t xml:space="preserve">Around </w:t>
                  </w:r>
                  <w:r w:rsidRPr="003142C4">
                    <w:rPr>
                      <w:rFonts w:eastAsia="等线"/>
                      <w:sz w:val="13"/>
                      <w:szCs w:val="15"/>
                      <w:lang w:eastAsia="zh-CN"/>
                    </w:rPr>
                    <w:t xml:space="preserve">7 </w:t>
                  </w:r>
                  <w:r w:rsidRPr="003142C4">
                    <w:rPr>
                      <w:sz w:val="13"/>
                      <w:szCs w:val="15"/>
                      <w:lang w:eastAsia="zh-CN"/>
                    </w:rPr>
                    <w:t>GHz</w:t>
                  </w:r>
                  <w:r w:rsidRPr="003142C4">
                    <w:rPr>
                      <w:rFonts w:eastAsia="等线"/>
                      <w:sz w:val="13"/>
                      <w:szCs w:val="15"/>
                      <w:lang w:eastAsia="zh-CN"/>
                    </w:rPr>
                    <w:t xml:space="preserve"> </w:t>
                  </w:r>
                </w:p>
                <w:p w14:paraId="5C5BC4E8" w14:textId="77777777" w:rsidR="00F51EB2" w:rsidRPr="003142C4" w:rsidRDefault="00F51EB2" w:rsidP="007C1DBF">
                  <w:pPr>
                    <w:pStyle w:val="TAL"/>
                    <w:keepNext w:val="0"/>
                    <w:keepLines w:val="0"/>
                    <w:widowControl w:val="0"/>
                    <w:snapToGrid w:val="0"/>
                    <w:spacing w:line="360" w:lineRule="auto"/>
                    <w:rPr>
                      <w:rFonts w:eastAsia="等线" w:cs="Arial"/>
                      <w:sz w:val="13"/>
                      <w:szCs w:val="15"/>
                      <w:lang w:eastAsia="zh-CN"/>
                    </w:rPr>
                  </w:pPr>
                  <w:r w:rsidRPr="003142C4">
                    <w:rPr>
                      <w:rFonts w:eastAsia="等线" w:cs="Arial"/>
                      <w:sz w:val="13"/>
                      <w:szCs w:val="15"/>
                      <w:lang w:eastAsia="zh-CN"/>
                    </w:rPr>
                    <w:t>Around 15 GHz</w:t>
                  </w:r>
                </w:p>
                <w:p w14:paraId="479DE9CC" w14:textId="77777777" w:rsidR="00F51EB2" w:rsidRPr="003142C4" w:rsidRDefault="00F51EB2" w:rsidP="007C1DBF">
                  <w:pPr>
                    <w:pStyle w:val="TAL"/>
                    <w:keepNext w:val="0"/>
                    <w:keepLines w:val="0"/>
                    <w:widowControl w:val="0"/>
                    <w:rPr>
                      <w:rFonts w:eastAsia="等线"/>
                      <w:sz w:val="13"/>
                      <w:szCs w:val="15"/>
                      <w:lang w:eastAsia="zh-CN"/>
                    </w:rPr>
                  </w:pPr>
                </w:p>
                <w:p w14:paraId="101F181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4 GHz</w:t>
                  </w:r>
                </w:p>
                <w:p w14:paraId="13EB1FA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7 GHz</w:t>
                  </w:r>
                </w:p>
                <w:p w14:paraId="3E2A8E48" w14:textId="77777777" w:rsidR="00F51EB2" w:rsidRPr="003142C4" w:rsidRDefault="00F51EB2" w:rsidP="007C1DBF">
                  <w:pPr>
                    <w:pStyle w:val="TAL"/>
                    <w:keepNext w:val="0"/>
                    <w:keepLines w:val="0"/>
                    <w:widowControl w:val="0"/>
                    <w:snapToGrid w:val="0"/>
                    <w:spacing w:line="360" w:lineRule="auto"/>
                    <w:rPr>
                      <w:rFonts w:cs="Arial"/>
                      <w:sz w:val="13"/>
                      <w:szCs w:val="15"/>
                      <w:lang w:eastAsia="zh-CN"/>
                    </w:rPr>
                  </w:pPr>
                  <w:r w:rsidRPr="003142C4">
                    <w:rPr>
                      <w:rFonts w:cs="Arial"/>
                      <w:sz w:val="13"/>
                      <w:szCs w:val="15"/>
                      <w:lang w:eastAsia="zh-CN"/>
                    </w:rPr>
                    <w:t xml:space="preserve">Around </w:t>
                  </w:r>
                  <w:r w:rsidRPr="003142C4">
                    <w:rPr>
                      <w:rFonts w:eastAsiaTheme="minorEastAsia" w:cs="Arial"/>
                      <w:sz w:val="13"/>
                      <w:szCs w:val="15"/>
                      <w:lang w:eastAsia="zh-CN"/>
                    </w:rPr>
                    <w:t xml:space="preserve">4 </w:t>
                  </w:r>
                  <w:r w:rsidRPr="003142C4">
                    <w:rPr>
                      <w:rFonts w:cs="Arial"/>
                      <w:sz w:val="13"/>
                      <w:szCs w:val="15"/>
                      <w:lang w:eastAsia="zh-CN"/>
                    </w:rPr>
                    <w:t>GHz</w:t>
                  </w:r>
                  <w:r w:rsidRPr="003142C4">
                    <w:rPr>
                      <w:rFonts w:eastAsiaTheme="minorEastAsia" w:cs="Arial"/>
                      <w:sz w:val="13"/>
                      <w:szCs w:val="15"/>
                      <w:lang w:eastAsia="zh-CN"/>
                    </w:rPr>
                    <w:t xml:space="preserve"> </w:t>
                  </w:r>
                  <w:r w:rsidRPr="003142C4">
                    <w:rPr>
                      <w:rFonts w:cs="Arial"/>
                      <w:sz w:val="13"/>
                      <w:szCs w:val="15"/>
                      <w:lang w:eastAsia="zh-CN"/>
                    </w:rPr>
                    <w:t xml:space="preserve">+ Around </w:t>
                  </w:r>
                  <w:r w:rsidRPr="003142C4">
                    <w:rPr>
                      <w:rFonts w:eastAsiaTheme="minorEastAsia" w:cs="Arial"/>
                      <w:sz w:val="13"/>
                      <w:szCs w:val="15"/>
                      <w:lang w:eastAsia="zh-CN"/>
                    </w:rPr>
                    <w:t xml:space="preserve">7 </w:t>
                  </w:r>
                  <w:r w:rsidRPr="003142C4">
                    <w:rPr>
                      <w:rFonts w:cs="Arial"/>
                      <w:sz w:val="13"/>
                      <w:szCs w:val="15"/>
                      <w:lang w:eastAsia="zh-CN"/>
                    </w:rPr>
                    <w:t>GHz</w:t>
                  </w:r>
                </w:p>
                <w:p w14:paraId="01A12B9D" w14:textId="77777777" w:rsidR="00F51EB2" w:rsidRPr="003142C4" w:rsidRDefault="00F51EB2" w:rsidP="007C1DBF">
                  <w:pPr>
                    <w:pStyle w:val="TAL"/>
                    <w:keepNext w:val="0"/>
                    <w:keepLines w:val="0"/>
                    <w:widowControl w:val="0"/>
                    <w:rPr>
                      <w:sz w:val="13"/>
                      <w:szCs w:val="15"/>
                      <w:lang w:eastAsia="zh-CN"/>
                    </w:rPr>
                  </w:pPr>
                </w:p>
                <w:p w14:paraId="1F12D624"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Theme="minorEastAsia"/>
                      <w:sz w:val="13"/>
                      <w:szCs w:val="15"/>
                      <w:lang w:eastAsia="zh-CN"/>
                    </w:rPr>
                    <w:t>Around 2 GHz + Around 4 GHz + Around 7 GHz</w:t>
                  </w:r>
                </w:p>
                <w:p w14:paraId="30ADEE15"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Around 7</w:t>
                  </w:r>
                  <w:r w:rsidRPr="003142C4">
                    <w:rPr>
                      <w:rFonts w:eastAsia="等线" w:hint="eastAsia"/>
                      <w:sz w:val="13"/>
                      <w:szCs w:val="15"/>
                      <w:lang w:eastAsia="zh-CN"/>
                    </w:rPr>
                    <w:t xml:space="preserve"> </w:t>
                  </w:r>
                  <w:r w:rsidRPr="003142C4">
                    <w:rPr>
                      <w:rFonts w:eastAsiaTheme="minorEastAsia"/>
                      <w:sz w:val="13"/>
                      <w:szCs w:val="15"/>
                      <w:lang w:eastAsia="zh-CN"/>
                    </w:rPr>
                    <w:t>GHz +Around 4</w:t>
                  </w:r>
                  <w:r w:rsidRPr="003142C4">
                    <w:rPr>
                      <w:rFonts w:eastAsia="等线" w:hint="eastAsia"/>
                      <w:sz w:val="13"/>
                      <w:szCs w:val="15"/>
                      <w:lang w:eastAsia="zh-CN"/>
                    </w:rPr>
                    <w:t xml:space="preserve"> </w:t>
                  </w:r>
                  <w:r w:rsidRPr="003142C4">
                    <w:rPr>
                      <w:rFonts w:eastAsiaTheme="minorEastAsia"/>
                      <w:sz w:val="13"/>
                      <w:szCs w:val="15"/>
                      <w:lang w:eastAsia="zh-CN"/>
                    </w:rPr>
                    <w:t>GHz + Around 2</w:t>
                  </w:r>
                  <w:r w:rsidRPr="003142C4">
                    <w:rPr>
                      <w:rFonts w:eastAsia="等线" w:hint="eastAsia"/>
                      <w:sz w:val="13"/>
                      <w:szCs w:val="15"/>
                      <w:lang w:eastAsia="zh-CN"/>
                    </w:rPr>
                    <w:t xml:space="preserve"> </w:t>
                  </w:r>
                  <w:r w:rsidRPr="003142C4">
                    <w:rPr>
                      <w:rFonts w:eastAsiaTheme="minorEastAsia"/>
                      <w:sz w:val="13"/>
                      <w:szCs w:val="15"/>
                      <w:lang w:eastAsia="zh-CN"/>
                    </w:rPr>
                    <w:t>GHz</w:t>
                  </w:r>
                  <w:r w:rsidRPr="003142C4">
                    <w:rPr>
                      <w:rFonts w:eastAsia="等线" w:hint="eastAsia"/>
                      <w:sz w:val="13"/>
                      <w:szCs w:val="15"/>
                      <w:lang w:eastAsia="zh-CN"/>
                    </w:rPr>
                    <w:t xml:space="preserve"> </w:t>
                  </w:r>
                  <w:r w:rsidRPr="003142C4">
                    <w:rPr>
                      <w:rFonts w:eastAsiaTheme="minorEastAsia"/>
                      <w:sz w:val="13"/>
                      <w:szCs w:val="15"/>
                      <w:lang w:eastAsia="zh-CN"/>
                    </w:rPr>
                    <w:t>+</w:t>
                  </w:r>
                  <w:r w:rsidRPr="003142C4">
                    <w:rPr>
                      <w:rFonts w:eastAsia="等线" w:hint="eastAsia"/>
                      <w:sz w:val="13"/>
                      <w:szCs w:val="15"/>
                      <w:lang w:eastAsia="zh-CN"/>
                    </w:rPr>
                    <w:t xml:space="preserve"> </w:t>
                  </w:r>
                  <w:r w:rsidRPr="003142C4">
                    <w:rPr>
                      <w:rFonts w:eastAsiaTheme="minorEastAsia"/>
                      <w:sz w:val="13"/>
                      <w:szCs w:val="15"/>
                      <w:lang w:eastAsia="zh-CN"/>
                    </w:rPr>
                    <w:t>Around 700MHz</w:t>
                  </w:r>
                </w:p>
                <w:p w14:paraId="1B937A27" w14:textId="77777777" w:rsidR="00F51EB2" w:rsidRPr="003142C4" w:rsidRDefault="00F51EB2" w:rsidP="007C1DBF">
                  <w:pPr>
                    <w:pStyle w:val="TAL"/>
                    <w:keepNext w:val="0"/>
                    <w:keepLines w:val="0"/>
                    <w:widowControl w:val="0"/>
                    <w:rPr>
                      <w:rFonts w:eastAsia="等线"/>
                      <w:sz w:val="13"/>
                      <w:szCs w:val="15"/>
                      <w:lang w:eastAsia="zh-CN"/>
                    </w:rPr>
                  </w:pPr>
                </w:p>
                <w:p w14:paraId="03C1F630"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Micro:</w:t>
                  </w:r>
                </w:p>
                <w:p w14:paraId="430E3A4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w:t>
                  </w:r>
                </w:p>
                <w:p w14:paraId="13DDDB9F"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15 GHz</w:t>
                  </w:r>
                </w:p>
                <w:p w14:paraId="413F1244"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30 GHz</w:t>
                  </w:r>
                </w:p>
                <w:p w14:paraId="2BAC9AB0" w14:textId="77777777" w:rsidR="00F51EB2" w:rsidRPr="003142C4" w:rsidRDefault="00F51EB2" w:rsidP="007C1DBF">
                  <w:pPr>
                    <w:pStyle w:val="TAL"/>
                    <w:keepNext w:val="0"/>
                    <w:keepLines w:val="0"/>
                    <w:widowControl w:val="0"/>
                    <w:rPr>
                      <w:rFonts w:eastAsia="等线"/>
                      <w:sz w:val="13"/>
                      <w:szCs w:val="15"/>
                      <w:lang w:eastAsia="zh-CN"/>
                    </w:rPr>
                  </w:pPr>
                </w:p>
                <w:p w14:paraId="17B71F91"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Macro + Micro:</w:t>
                  </w:r>
                </w:p>
                <w:p w14:paraId="6742B80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30GHz</w:t>
                  </w:r>
                </w:p>
                <w:p w14:paraId="059B6AF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 xml:space="preserve">Around 4 GHz + Around 30 GHz </w:t>
                  </w:r>
                </w:p>
                <w:p w14:paraId="36627D70"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 + Around 30 GHz</w:t>
                  </w:r>
                </w:p>
              </w:tc>
            </w:tr>
          </w:tbl>
          <w:p w14:paraId="005A85DB" w14:textId="56F83CB9" w:rsidR="00F51EB2" w:rsidRPr="003142C4" w:rsidRDefault="00F51EB2" w:rsidP="007C1DBF">
            <w:pPr>
              <w:widowControl w:val="0"/>
              <w:spacing w:after="0"/>
              <w:jc w:val="both"/>
              <w:rPr>
                <w:rFonts w:eastAsiaTheme="minorEastAsia"/>
                <w:sz w:val="15"/>
                <w:szCs w:val="15"/>
                <w:lang w:eastAsia="zh-CN"/>
              </w:rPr>
            </w:pPr>
          </w:p>
          <w:p w14:paraId="5094983D" w14:textId="77777777" w:rsidR="00F51EB2" w:rsidRPr="003142C4" w:rsidRDefault="00F51EB2" w:rsidP="007C1DBF">
            <w:pPr>
              <w:pStyle w:val="TH"/>
              <w:keepNext w:val="0"/>
              <w:keepLines w:val="0"/>
              <w:widowControl w:val="0"/>
              <w:rPr>
                <w:sz w:val="15"/>
                <w:szCs w:val="15"/>
              </w:rPr>
            </w:pPr>
            <w:r w:rsidRPr="003142C4">
              <w:rPr>
                <w:sz w:val="15"/>
                <w:szCs w:val="15"/>
              </w:rPr>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F51EB2" w:rsidRPr="003142C4" w14:paraId="01B6F097" w14:textId="77777777" w:rsidTr="00386133">
              <w:tc>
                <w:tcPr>
                  <w:tcW w:w="2864" w:type="dxa"/>
                  <w:tcBorders>
                    <w:bottom w:val="single" w:sz="4" w:space="0" w:color="auto"/>
                  </w:tcBorders>
                </w:tcPr>
                <w:p w14:paraId="6FA129DC"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335" w:type="dxa"/>
                  <w:tcBorders>
                    <w:bottom w:val="single" w:sz="4" w:space="0" w:color="auto"/>
                  </w:tcBorders>
                </w:tcPr>
                <w:p w14:paraId="14CFC4A0"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09588859" w14:textId="77777777" w:rsidTr="00386133">
              <w:tc>
                <w:tcPr>
                  <w:tcW w:w="2864" w:type="dxa"/>
                  <w:shd w:val="clear" w:color="auto" w:fill="FFFFFF"/>
                </w:tcPr>
                <w:p w14:paraId="623888C0"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Carrier Frequency</w:t>
                  </w:r>
                </w:p>
              </w:tc>
              <w:tc>
                <w:tcPr>
                  <w:tcW w:w="6335" w:type="dxa"/>
                  <w:shd w:val="clear" w:color="auto" w:fill="FFFFFF"/>
                </w:tcPr>
                <w:p w14:paraId="2DE31AED" w14:textId="77777777" w:rsidR="00F51EB2" w:rsidRPr="003142C4" w:rsidRDefault="00F51EB2" w:rsidP="007C1DBF">
                  <w:pPr>
                    <w:pStyle w:val="TAL"/>
                    <w:keepNext w:val="0"/>
                    <w:keepLines w:val="0"/>
                    <w:widowControl w:val="0"/>
                    <w:rPr>
                      <w:sz w:val="13"/>
                      <w:szCs w:val="15"/>
                      <w:lang w:eastAsia="zh-CN"/>
                    </w:rPr>
                  </w:pPr>
                  <w:r w:rsidRPr="003142C4">
                    <w:rPr>
                      <w:rFonts w:hint="eastAsia"/>
                      <w:sz w:val="13"/>
                      <w:szCs w:val="15"/>
                      <w:lang w:eastAsia="zh-CN"/>
                    </w:rPr>
                    <w:t>Macro layer:</w:t>
                  </w:r>
                </w:p>
                <w:p w14:paraId="7C8CB329"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700 MHz</w:t>
                  </w:r>
                </w:p>
                <w:p w14:paraId="3CC22D85"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 xml:space="preserve">Around 2 GHz </w:t>
                  </w:r>
                </w:p>
                <w:p w14:paraId="00592A73"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4 GHz</w:t>
                  </w:r>
                </w:p>
                <w:p w14:paraId="77BE3D2A"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 GHz</w:t>
                  </w:r>
                </w:p>
                <w:p w14:paraId="583D67B9"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Theme="minorEastAsia"/>
                      <w:sz w:val="13"/>
                      <w:szCs w:val="15"/>
                      <w:lang w:eastAsia="zh-CN"/>
                    </w:rPr>
                    <w:t>Around 15 GHz</w:t>
                  </w:r>
                </w:p>
                <w:p w14:paraId="46C108FC"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Theme="minorEastAsia"/>
                      <w:sz w:val="13"/>
                      <w:szCs w:val="15"/>
                      <w:lang w:eastAsia="zh-CN"/>
                    </w:rPr>
                    <w:t>Around 700 MHz + Around 7 GHz</w:t>
                  </w:r>
                </w:p>
                <w:p w14:paraId="76829126"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 xml:space="preserve">Around </w:t>
                  </w:r>
                  <w:r w:rsidRPr="003142C4">
                    <w:rPr>
                      <w:rFonts w:eastAsia="等线" w:hint="eastAsia"/>
                      <w:sz w:val="13"/>
                      <w:szCs w:val="15"/>
                      <w:lang w:eastAsia="zh-CN"/>
                    </w:rPr>
                    <w:t xml:space="preserve">4 </w:t>
                  </w:r>
                  <w:r w:rsidRPr="003142C4">
                    <w:rPr>
                      <w:rFonts w:eastAsiaTheme="minorEastAsia"/>
                      <w:sz w:val="13"/>
                      <w:szCs w:val="15"/>
                      <w:lang w:eastAsia="zh-CN"/>
                    </w:rPr>
                    <w:t xml:space="preserve">GHz +Around </w:t>
                  </w:r>
                  <w:r w:rsidRPr="003142C4">
                    <w:rPr>
                      <w:rFonts w:eastAsia="等线" w:hint="eastAsia"/>
                      <w:sz w:val="13"/>
                      <w:szCs w:val="15"/>
                      <w:lang w:eastAsia="zh-CN"/>
                    </w:rPr>
                    <w:t xml:space="preserve">7 </w:t>
                  </w:r>
                  <w:r w:rsidRPr="003142C4">
                    <w:rPr>
                      <w:rFonts w:eastAsiaTheme="minorEastAsia"/>
                      <w:sz w:val="13"/>
                      <w:szCs w:val="15"/>
                      <w:lang w:eastAsia="zh-CN"/>
                    </w:rPr>
                    <w:t>GHz</w:t>
                  </w:r>
                </w:p>
                <w:p w14:paraId="0A074456"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7 GHz + Around 30 GHz</w:t>
                  </w:r>
                </w:p>
                <w:p w14:paraId="53D54F83"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 xml:space="preserve">Around </w:t>
                  </w:r>
                  <w:r w:rsidRPr="003142C4">
                    <w:rPr>
                      <w:rFonts w:eastAsiaTheme="minorEastAsia"/>
                      <w:sz w:val="13"/>
                      <w:szCs w:val="15"/>
                      <w:lang w:eastAsia="zh-CN"/>
                    </w:rPr>
                    <w:t>2</w:t>
                  </w:r>
                  <w:r w:rsidRPr="003142C4">
                    <w:rPr>
                      <w:rFonts w:eastAsia="等线" w:hint="eastAsia"/>
                      <w:sz w:val="13"/>
                      <w:szCs w:val="15"/>
                      <w:lang w:eastAsia="zh-CN"/>
                    </w:rPr>
                    <w:t xml:space="preserve"> </w:t>
                  </w:r>
                  <w:r w:rsidRPr="003142C4">
                    <w:rPr>
                      <w:rFonts w:eastAsiaTheme="minorEastAsia"/>
                      <w:sz w:val="13"/>
                      <w:szCs w:val="15"/>
                      <w:lang w:eastAsia="zh-CN"/>
                    </w:rPr>
                    <w:t xml:space="preserve">GHz+ Around </w:t>
                  </w:r>
                  <w:r w:rsidRPr="003142C4">
                    <w:rPr>
                      <w:sz w:val="13"/>
                      <w:szCs w:val="15"/>
                      <w:lang w:eastAsia="zh-CN"/>
                    </w:rPr>
                    <w:t>700 MHz</w:t>
                  </w:r>
                </w:p>
                <w:p w14:paraId="39583E3D"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Around 7</w:t>
                  </w:r>
                  <w:r w:rsidRPr="003142C4">
                    <w:rPr>
                      <w:rFonts w:eastAsia="等线" w:hint="eastAsia"/>
                      <w:sz w:val="13"/>
                      <w:szCs w:val="15"/>
                      <w:lang w:eastAsia="zh-CN"/>
                    </w:rPr>
                    <w:t xml:space="preserve"> </w:t>
                  </w:r>
                  <w:r w:rsidRPr="003142C4">
                    <w:rPr>
                      <w:rFonts w:eastAsiaTheme="minorEastAsia"/>
                      <w:sz w:val="13"/>
                      <w:szCs w:val="15"/>
                      <w:lang w:eastAsia="zh-CN"/>
                    </w:rPr>
                    <w:t>GHz +Around 4</w:t>
                  </w:r>
                  <w:r w:rsidRPr="003142C4">
                    <w:rPr>
                      <w:rFonts w:eastAsia="等线" w:hint="eastAsia"/>
                      <w:sz w:val="13"/>
                      <w:szCs w:val="15"/>
                      <w:lang w:eastAsia="zh-CN"/>
                    </w:rPr>
                    <w:t xml:space="preserve"> </w:t>
                  </w:r>
                  <w:r w:rsidRPr="003142C4">
                    <w:rPr>
                      <w:rFonts w:eastAsiaTheme="minorEastAsia"/>
                      <w:sz w:val="13"/>
                      <w:szCs w:val="15"/>
                      <w:lang w:eastAsia="zh-CN"/>
                    </w:rPr>
                    <w:t>GHz + Around 2</w:t>
                  </w:r>
                  <w:r w:rsidRPr="003142C4">
                    <w:rPr>
                      <w:rFonts w:eastAsia="等线" w:hint="eastAsia"/>
                      <w:sz w:val="13"/>
                      <w:szCs w:val="15"/>
                      <w:lang w:eastAsia="zh-CN"/>
                    </w:rPr>
                    <w:t xml:space="preserve"> </w:t>
                  </w:r>
                  <w:r w:rsidRPr="003142C4">
                    <w:rPr>
                      <w:rFonts w:eastAsiaTheme="minorEastAsia"/>
                      <w:sz w:val="13"/>
                      <w:szCs w:val="15"/>
                      <w:lang w:eastAsia="zh-CN"/>
                    </w:rPr>
                    <w:t>GHz+Around 700</w:t>
                  </w:r>
                  <w:r w:rsidRPr="003142C4">
                    <w:rPr>
                      <w:rFonts w:eastAsia="等线" w:hint="eastAsia"/>
                      <w:sz w:val="13"/>
                      <w:szCs w:val="15"/>
                      <w:lang w:eastAsia="zh-CN"/>
                    </w:rPr>
                    <w:t xml:space="preserve"> </w:t>
                  </w:r>
                  <w:r w:rsidRPr="003142C4">
                    <w:rPr>
                      <w:rFonts w:eastAsiaTheme="minorEastAsia"/>
                      <w:sz w:val="13"/>
                      <w:szCs w:val="15"/>
                      <w:lang w:eastAsia="zh-CN"/>
                    </w:rPr>
                    <w:t>MHz</w:t>
                  </w:r>
                </w:p>
              </w:tc>
            </w:tr>
          </w:tbl>
          <w:p w14:paraId="590BE4FE" w14:textId="5F15B831" w:rsidR="00F51EB2" w:rsidRPr="00F51EB2" w:rsidRDefault="00F51EB2" w:rsidP="007C1DBF">
            <w:pPr>
              <w:widowControl w:val="0"/>
              <w:spacing w:beforeLines="50" w:before="120"/>
              <w:jc w:val="both"/>
              <w:rPr>
                <w:rFonts w:eastAsiaTheme="minorEastAsia"/>
                <w:lang w:eastAsia="zh-CN"/>
              </w:rPr>
            </w:pPr>
          </w:p>
        </w:tc>
      </w:tr>
    </w:tbl>
    <w:p w14:paraId="54D9330B" w14:textId="106BB011" w:rsidR="00917CA8" w:rsidRDefault="00917CA8" w:rsidP="00917CA8">
      <w:pPr>
        <w:spacing w:beforeLines="50" w:before="120"/>
        <w:jc w:val="both"/>
        <w:rPr>
          <w:b/>
          <w:bCs/>
          <w:lang w:eastAsia="zh-CN"/>
        </w:rPr>
      </w:pPr>
      <w:r w:rsidRPr="00454912">
        <w:rPr>
          <w:rFonts w:hint="eastAsia"/>
          <w:b/>
          <w:bCs/>
          <w:lang w:val="sv-SE" w:eastAsia="zh-CN"/>
        </w:rPr>
        <w:t>O</w:t>
      </w:r>
      <w:r w:rsidRPr="00454912">
        <w:rPr>
          <w:b/>
          <w:bCs/>
          <w:lang w:val="sv-SE" w:eastAsia="zh-CN"/>
        </w:rPr>
        <w:t xml:space="preserve">bservation </w:t>
      </w:r>
      <w:r w:rsidR="00225CA2">
        <w:rPr>
          <w:b/>
          <w:bCs/>
          <w:lang w:val="sv-SE" w:eastAsia="zh-CN"/>
        </w:rPr>
        <w:t>2</w:t>
      </w:r>
      <w:r w:rsidRPr="00454912">
        <w:rPr>
          <w:b/>
          <w:bCs/>
          <w:lang w:val="sv-SE" w:eastAsia="zh-CN"/>
        </w:rPr>
        <w:t xml:space="preserve">: </w:t>
      </w:r>
      <w:r w:rsidR="00C77EEF">
        <w:rPr>
          <w:b/>
          <w:bCs/>
          <w:lang w:val="sv-SE" w:eastAsia="zh-CN"/>
        </w:rPr>
        <w:t>The outcome rCDL-C1 of SCM channel model in RAN4 SCM study item</w:t>
      </w:r>
      <w:r w:rsidR="005D4E11">
        <w:rPr>
          <w:b/>
          <w:bCs/>
          <w:lang w:val="sv-SE" w:eastAsia="zh-CN"/>
        </w:rPr>
        <w:t xml:space="preserve"> is for </w:t>
      </w:r>
      <w:r w:rsidR="005D4E11" w:rsidRPr="005D4E11">
        <w:rPr>
          <w:b/>
          <w:bCs/>
          <w:lang w:eastAsia="zh-CN"/>
        </w:rPr>
        <w:t>3.5GHz Um</w:t>
      </w:r>
      <w:r w:rsidR="005D4E11" w:rsidRPr="005D4E11">
        <w:rPr>
          <w:rFonts w:hint="eastAsia"/>
          <w:b/>
          <w:bCs/>
          <w:lang w:eastAsia="zh-CN"/>
        </w:rPr>
        <w:t>a</w:t>
      </w:r>
      <w:r w:rsidR="005D4E11">
        <w:rPr>
          <w:b/>
          <w:bCs/>
          <w:lang w:eastAsia="zh-CN"/>
        </w:rPr>
        <w:t xml:space="preserve"> only. </w:t>
      </w:r>
    </w:p>
    <w:p w14:paraId="53E404BA" w14:textId="66E61E17" w:rsidR="005D4E11" w:rsidRPr="005D4E11" w:rsidRDefault="005D4E11" w:rsidP="00B55524">
      <w:pPr>
        <w:jc w:val="both"/>
        <w:rPr>
          <w:b/>
          <w:bCs/>
          <w:lang w:val="sv-SE" w:eastAsia="zh-CN"/>
        </w:rPr>
      </w:pPr>
      <w:r>
        <w:rPr>
          <w:rFonts w:hint="eastAsia"/>
          <w:b/>
          <w:bCs/>
          <w:lang w:eastAsia="zh-CN"/>
        </w:rPr>
        <w:lastRenderedPageBreak/>
        <w:t>O</w:t>
      </w:r>
      <w:r>
        <w:rPr>
          <w:b/>
          <w:bCs/>
          <w:lang w:eastAsia="zh-CN"/>
        </w:rPr>
        <w:t xml:space="preserve">bservation </w:t>
      </w:r>
      <w:r w:rsidR="00225CA2">
        <w:rPr>
          <w:b/>
          <w:bCs/>
          <w:lang w:eastAsia="zh-CN"/>
        </w:rPr>
        <w:t>3</w:t>
      </w:r>
      <w:r>
        <w:rPr>
          <w:b/>
          <w:bCs/>
          <w:lang w:eastAsia="zh-CN"/>
        </w:rPr>
        <w:t>: T</w:t>
      </w:r>
      <w:r w:rsidRPr="005D4E11">
        <w:rPr>
          <w:b/>
          <w:bCs/>
          <w:lang w:eastAsia="zh-CN"/>
        </w:rPr>
        <w:t>he frequency range for 6G is wide</w:t>
      </w:r>
      <w:r>
        <w:rPr>
          <w:b/>
          <w:bCs/>
          <w:lang w:eastAsia="zh-CN"/>
        </w:rPr>
        <w:t xml:space="preserve"> and multiple typical values for the carrier frequency proposed for different 6G scenarios. </w:t>
      </w:r>
    </w:p>
    <w:p w14:paraId="2290FD12" w14:textId="028870AF" w:rsidR="00177900" w:rsidRDefault="00917CA8" w:rsidP="00C71470">
      <w:pPr>
        <w:jc w:val="both"/>
        <w:rPr>
          <w:b/>
          <w:bCs/>
          <w:lang w:val="sv-SE" w:eastAsia="zh-CN"/>
        </w:rPr>
      </w:pPr>
      <w:r w:rsidRPr="0017681F">
        <w:rPr>
          <w:rFonts w:hint="eastAsia"/>
          <w:b/>
          <w:bCs/>
          <w:lang w:val="sv-SE" w:eastAsia="zh-CN"/>
        </w:rPr>
        <w:t>P</w:t>
      </w:r>
      <w:r w:rsidRPr="0017681F">
        <w:rPr>
          <w:b/>
          <w:bCs/>
          <w:lang w:val="sv-SE" w:eastAsia="zh-CN"/>
        </w:rPr>
        <w:t xml:space="preserve">roposal </w:t>
      </w:r>
      <w:r w:rsidR="00225CA2">
        <w:rPr>
          <w:b/>
          <w:bCs/>
          <w:lang w:val="sv-SE" w:eastAsia="zh-CN"/>
        </w:rPr>
        <w:t>13</w:t>
      </w:r>
      <w:r w:rsidRPr="0017681F">
        <w:rPr>
          <w:b/>
          <w:bCs/>
          <w:lang w:val="sv-SE" w:eastAsia="zh-CN"/>
        </w:rPr>
        <w:t xml:space="preserve">: </w:t>
      </w:r>
      <w:r w:rsidR="00780949">
        <w:rPr>
          <w:b/>
          <w:bCs/>
          <w:lang w:val="sv-SE" w:eastAsia="zh-CN"/>
        </w:rPr>
        <w:t xml:space="preserve">Either an unified </w:t>
      </w:r>
      <w:r w:rsidR="003B081D">
        <w:rPr>
          <w:b/>
          <w:bCs/>
          <w:lang w:val="sv-SE" w:eastAsia="zh-CN"/>
        </w:rPr>
        <w:t>channel</w:t>
      </w:r>
      <w:r w:rsidR="00780949">
        <w:rPr>
          <w:b/>
          <w:bCs/>
          <w:lang w:val="sv-SE" w:eastAsia="zh-CN"/>
        </w:rPr>
        <w:t xml:space="preserve"> model agnostic to different carrier frequencies or </w:t>
      </w:r>
      <w:r w:rsidR="003B081D">
        <w:rPr>
          <w:b/>
          <w:bCs/>
          <w:lang w:val="sv-SE" w:eastAsia="zh-CN"/>
        </w:rPr>
        <w:t>seperate</w:t>
      </w:r>
      <w:r w:rsidR="00780949">
        <w:rPr>
          <w:b/>
          <w:bCs/>
          <w:lang w:val="sv-SE" w:eastAsia="zh-CN"/>
        </w:rPr>
        <w:t xml:space="preserve"> </w:t>
      </w:r>
      <w:r w:rsidR="003B081D">
        <w:rPr>
          <w:b/>
          <w:bCs/>
          <w:lang w:val="sv-SE" w:eastAsia="zh-CN"/>
        </w:rPr>
        <w:t>channel</w:t>
      </w:r>
      <w:r w:rsidR="00780949">
        <w:rPr>
          <w:b/>
          <w:bCs/>
          <w:lang w:val="sv-SE" w:eastAsia="zh-CN"/>
        </w:rPr>
        <w:t xml:space="preserve"> models </w:t>
      </w:r>
      <w:r w:rsidR="003B081D">
        <w:rPr>
          <w:b/>
          <w:bCs/>
          <w:lang w:val="sv-SE" w:eastAsia="zh-CN"/>
        </w:rPr>
        <w:t xml:space="preserve">for different carrier frequencies </w:t>
      </w:r>
      <w:r w:rsidR="00780949">
        <w:rPr>
          <w:b/>
          <w:bCs/>
          <w:lang w:val="sv-SE" w:eastAsia="zh-CN"/>
        </w:rPr>
        <w:t>should be defined for RAN4 6G Demodulation.</w:t>
      </w:r>
    </w:p>
    <w:p w14:paraId="076D1C24" w14:textId="1E05A80C" w:rsidR="000A5B06" w:rsidRDefault="00435016" w:rsidP="00C71470">
      <w:pPr>
        <w:jc w:val="both"/>
        <w:rPr>
          <w:lang w:val="sv-SE" w:eastAsia="zh-CN"/>
        </w:rPr>
      </w:pPr>
      <w:r>
        <w:rPr>
          <w:lang w:val="sv-SE" w:eastAsia="zh-CN"/>
        </w:rPr>
        <w:t>Given the diverse channel properties in different scenarios, f</w:t>
      </w:r>
      <w:r w:rsidR="00752201">
        <w:rPr>
          <w:lang w:val="sv-SE" w:eastAsia="zh-CN"/>
        </w:rPr>
        <w:t>or some specifi</w:t>
      </w:r>
      <w:r w:rsidR="000F45B0">
        <w:rPr>
          <w:lang w:val="sv-SE" w:eastAsia="zh-CN"/>
        </w:rPr>
        <w:t>c use cases, specialized channel model</w:t>
      </w:r>
      <w:r w:rsidR="009B5268">
        <w:rPr>
          <w:lang w:val="sv-SE" w:eastAsia="zh-CN"/>
        </w:rPr>
        <w:t>s related</w:t>
      </w:r>
      <w:r w:rsidR="000F45B0">
        <w:rPr>
          <w:lang w:val="sv-SE" w:eastAsia="zh-CN"/>
        </w:rPr>
        <w:t xml:space="preserve"> evaluations should be performed, e.g., AI, ISAC, NTN, HST.</w:t>
      </w:r>
    </w:p>
    <w:p w14:paraId="6CBDD186" w14:textId="203643A9" w:rsidR="000F45B0" w:rsidRPr="00752201" w:rsidRDefault="000F45B0" w:rsidP="00C71470">
      <w:pPr>
        <w:jc w:val="both"/>
        <w:rPr>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14</w:t>
      </w:r>
      <w:r w:rsidRPr="0017681F">
        <w:rPr>
          <w:b/>
          <w:bCs/>
          <w:lang w:val="sv-SE" w:eastAsia="zh-CN"/>
        </w:rPr>
        <w:t>:</w:t>
      </w:r>
      <w:r w:rsidRPr="000F45B0">
        <w:t xml:space="preserve"> </w:t>
      </w:r>
      <w:r w:rsidRPr="000F45B0">
        <w:rPr>
          <w:b/>
          <w:bCs/>
          <w:lang w:val="sv-SE" w:eastAsia="zh-CN"/>
        </w:rPr>
        <w:t xml:space="preserve">For some specific use cases, </w:t>
      </w:r>
      <w:r w:rsidRPr="0017681F">
        <w:rPr>
          <w:b/>
          <w:bCs/>
          <w:lang w:val="sv-SE" w:eastAsia="zh-CN"/>
        </w:rPr>
        <w:t xml:space="preserve"> </w:t>
      </w:r>
      <w:r w:rsidRPr="000F45B0">
        <w:rPr>
          <w:b/>
          <w:bCs/>
          <w:lang w:val="sv-SE" w:eastAsia="zh-CN"/>
        </w:rPr>
        <w:t>specialized channel model</w:t>
      </w:r>
      <w:r w:rsidR="009B5268">
        <w:rPr>
          <w:b/>
          <w:bCs/>
          <w:lang w:val="sv-SE" w:eastAsia="zh-CN"/>
        </w:rPr>
        <w:t>s related</w:t>
      </w:r>
      <w:r w:rsidRPr="000F45B0">
        <w:rPr>
          <w:b/>
          <w:bCs/>
          <w:lang w:val="sv-SE" w:eastAsia="zh-CN"/>
        </w:rPr>
        <w:t xml:space="preserve"> evaluations should be performed, e.g., AI, ISAC, NTN, HST.</w:t>
      </w:r>
    </w:p>
    <w:p w14:paraId="1E97ED35" w14:textId="79310BFD" w:rsidR="000A5B06" w:rsidRDefault="000A5B06" w:rsidP="00C71470">
      <w:pPr>
        <w:jc w:val="both"/>
        <w:rPr>
          <w:b/>
          <w:bCs/>
          <w:lang w:val="sv-SE" w:eastAsia="zh-CN"/>
        </w:rPr>
      </w:pPr>
    </w:p>
    <w:p w14:paraId="1C79D475" w14:textId="49E48C2A" w:rsidR="00BD734B" w:rsidRPr="007E2301" w:rsidRDefault="00BD734B" w:rsidP="00BD734B">
      <w:pPr>
        <w:pStyle w:val="2"/>
        <w:numPr>
          <w:ilvl w:val="1"/>
          <w:numId w:val="7"/>
        </w:numPr>
        <w:jc w:val="both"/>
        <w:rPr>
          <w:lang w:val="en-US" w:eastAsia="zh-CN"/>
        </w:rPr>
      </w:pPr>
      <w:r>
        <w:rPr>
          <w:lang w:eastAsia="zh-CN"/>
        </w:rPr>
        <w:t>Receiver assumptions</w:t>
      </w:r>
    </w:p>
    <w:p w14:paraId="1DF67E73" w14:textId="507E8844" w:rsidR="001E6768" w:rsidRPr="001E6768" w:rsidRDefault="001E6768" w:rsidP="001E6768">
      <w:pPr>
        <w:jc w:val="both"/>
        <w:rPr>
          <w:lang w:val="en-US" w:eastAsia="zh-CN"/>
        </w:rPr>
      </w:pPr>
      <w:r w:rsidRPr="001E6768">
        <w:rPr>
          <w:lang w:val="en-US" w:eastAsia="zh-CN"/>
        </w:rPr>
        <w:t>The performance of a communication system is fundamentally determined by the receiver’s ability to accurately recover the transmitted information from a corrupted and noisy signal. The receiver algorithm is the core intelligence that performs this task, and its design is absolutely critical to the system’s demodulation performance. A well performed receiver algorithm should be robustness to impairments including inter-symbol interference, frequency offsets, phase noise, etc., and could balance the computational complexity and performance</w:t>
      </w:r>
      <w:r w:rsidR="00063FB5">
        <w:rPr>
          <w:lang w:val="en-US" w:eastAsia="zh-CN"/>
        </w:rPr>
        <w:t>.</w:t>
      </w:r>
    </w:p>
    <w:p w14:paraId="145DC657" w14:textId="7506C6B7" w:rsidR="001E6768" w:rsidRPr="001E6768" w:rsidRDefault="001E6768" w:rsidP="001E6768">
      <w:pPr>
        <w:jc w:val="both"/>
        <w:rPr>
          <w:lang w:val="en-US" w:eastAsia="zh-CN"/>
        </w:rPr>
      </w:pPr>
      <w:r w:rsidRPr="001E6768">
        <w:rPr>
          <w:rFonts w:hint="eastAsia"/>
          <w:lang w:val="en-US" w:eastAsia="zh-CN"/>
        </w:rPr>
        <w:t>F</w:t>
      </w:r>
      <w:r w:rsidRPr="001E6768">
        <w:rPr>
          <w:lang w:val="en-US" w:eastAsia="zh-CN"/>
        </w:rPr>
        <w:t xml:space="preserve">rom 5G NR Rel-15, MMSE-IRC and R-ML receivers have been selected as optional receivers for 5G UE, the definition could be reached in TS38.306 as below. From 5G NR Rel-17, MMSE-IRC receiver has been considered as the mandatory receiver for 5G UE and default receiver for </w:t>
      </w:r>
      <w:r w:rsidR="00436F49">
        <w:rPr>
          <w:lang w:val="en-US" w:eastAsia="zh-CN"/>
        </w:rPr>
        <w:t xml:space="preserve">5G </w:t>
      </w:r>
      <w:r w:rsidRPr="001E6768">
        <w:rPr>
          <w:rFonts w:hint="eastAsia"/>
          <w:lang w:val="en-US" w:eastAsia="zh-CN"/>
        </w:rPr>
        <w:t>BS</w:t>
      </w:r>
      <w:r w:rsidRPr="001E6768">
        <w:rPr>
          <w:lang w:val="en-US" w:eastAsia="zh-CN"/>
        </w:rPr>
        <w:t>, which could provide superior performance in interference-limited conditions and optimal balance for practical implementation.</w:t>
      </w:r>
    </w:p>
    <w:p w14:paraId="6C8EB2CC" w14:textId="77777777" w:rsidR="001E6768" w:rsidRPr="001E6768" w:rsidRDefault="001E6768" w:rsidP="001E6768">
      <w:pPr>
        <w:jc w:val="both"/>
        <w:rPr>
          <w:i/>
          <w:iCs/>
          <w:lang w:val="en-US" w:eastAsia="zh-CN"/>
        </w:rPr>
      </w:pPr>
      <w:r w:rsidRPr="001E6768">
        <w:rPr>
          <w:rFonts w:hint="eastAsia"/>
          <w:i/>
          <w:iCs/>
          <w:lang w:val="en-US" w:eastAsia="zh-CN"/>
        </w:rPr>
        <w:t>TS</w:t>
      </w:r>
      <w:r w:rsidRPr="001E6768">
        <w:rPr>
          <w:i/>
          <w:iCs/>
          <w:lang w:val="en-US" w:eastAsia="zh-CN"/>
        </w:rPr>
        <w:t xml:space="preserve">38.306 </w:t>
      </w:r>
      <w:r w:rsidRPr="001E6768">
        <w:rPr>
          <w:rFonts w:hint="eastAsia"/>
          <w:i/>
          <w:iCs/>
          <w:lang w:val="en-US" w:eastAsia="zh-CN"/>
        </w:rPr>
        <w:t>C</w:t>
      </w:r>
      <w:r w:rsidRPr="001E6768">
        <w:rPr>
          <w:i/>
          <w:iCs/>
          <w:lang w:val="en-US" w:eastAsia="zh-CN"/>
        </w:rPr>
        <w:t>hapter 5.2</w:t>
      </w:r>
    </w:p>
    <w:tbl>
      <w:tblPr>
        <w:tblStyle w:val="aff7"/>
        <w:tblW w:w="0" w:type="auto"/>
        <w:tblLook w:val="04A0" w:firstRow="1" w:lastRow="0" w:firstColumn="1" w:lastColumn="0" w:noHBand="0" w:noVBand="1"/>
      </w:tblPr>
      <w:tblGrid>
        <w:gridCol w:w="9631"/>
      </w:tblGrid>
      <w:tr w:rsidR="001E6768" w14:paraId="2FA9990E" w14:textId="77777777" w:rsidTr="003018F5">
        <w:tc>
          <w:tcPr>
            <w:tcW w:w="9631" w:type="dxa"/>
          </w:tcPr>
          <w:p w14:paraId="396E28FB" w14:textId="77777777" w:rsidR="001E6768" w:rsidRPr="00520362" w:rsidRDefault="001E6768" w:rsidP="003018F5">
            <w:pPr>
              <w:pStyle w:val="2"/>
              <w:numPr>
                <w:ilvl w:val="0"/>
                <w:numId w:val="0"/>
              </w:numPr>
              <w:ind w:left="576" w:hanging="576"/>
              <w:outlineLvl w:val="1"/>
              <w:rPr>
                <w:sz w:val="22"/>
                <w:szCs w:val="15"/>
              </w:rPr>
            </w:pPr>
            <w:r w:rsidRPr="00520362">
              <w:rPr>
                <w:sz w:val="22"/>
                <w:szCs w:val="15"/>
              </w:rPr>
              <w:t>5.2</w:t>
            </w:r>
            <w:r w:rsidRPr="00520362">
              <w:rPr>
                <w:sz w:val="22"/>
                <w:szCs w:val="15"/>
              </w:rPr>
              <w:tab/>
              <w:t>UE receiver features</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0"/>
            </w:tblGrid>
            <w:tr w:rsidR="001E6768" w:rsidRPr="00520362" w14:paraId="3CA51FC4" w14:textId="77777777" w:rsidTr="003018F5">
              <w:trPr>
                <w:cantSplit/>
                <w:tblHeader/>
              </w:trPr>
              <w:tc>
                <w:tcPr>
                  <w:tcW w:w="9630" w:type="dxa"/>
                </w:tcPr>
                <w:p w14:paraId="5226FC2D" w14:textId="77777777" w:rsidR="001E6768" w:rsidRPr="00520362" w:rsidRDefault="001E6768" w:rsidP="003018F5">
                  <w:pPr>
                    <w:pStyle w:val="TAH"/>
                    <w:rPr>
                      <w:sz w:val="13"/>
                      <w:szCs w:val="15"/>
                    </w:rPr>
                  </w:pPr>
                  <w:r w:rsidRPr="00520362">
                    <w:rPr>
                      <w:sz w:val="13"/>
                      <w:szCs w:val="15"/>
                    </w:rPr>
                    <w:t>Definitions for feature</w:t>
                  </w:r>
                </w:p>
              </w:tc>
            </w:tr>
            <w:tr w:rsidR="001E6768" w:rsidRPr="00520362" w14:paraId="61E049F6" w14:textId="77777777" w:rsidTr="003018F5">
              <w:trPr>
                <w:cantSplit/>
                <w:tblHeader/>
              </w:trPr>
              <w:tc>
                <w:tcPr>
                  <w:tcW w:w="9630" w:type="dxa"/>
                </w:tcPr>
                <w:p w14:paraId="25C07EBE" w14:textId="77777777" w:rsidR="001E6768" w:rsidRPr="00520362" w:rsidRDefault="001E6768" w:rsidP="003018F5">
                  <w:pPr>
                    <w:pStyle w:val="TAL"/>
                    <w:rPr>
                      <w:b/>
                      <w:bCs/>
                      <w:sz w:val="13"/>
                      <w:szCs w:val="15"/>
                    </w:rPr>
                  </w:pPr>
                  <w:r w:rsidRPr="00520362">
                    <w:rPr>
                      <w:b/>
                      <w:bCs/>
                      <w:sz w:val="13"/>
                      <w:szCs w:val="15"/>
                    </w:rPr>
                    <w:t>SU-MIMO Interference Mitigation advanced receiver</w:t>
                  </w:r>
                </w:p>
                <w:p w14:paraId="64CAFF03" w14:textId="77777777" w:rsidR="001E6768" w:rsidRPr="00520362" w:rsidRDefault="001E6768" w:rsidP="003018F5">
                  <w:pPr>
                    <w:pStyle w:val="B1"/>
                    <w:spacing w:after="0"/>
                    <w:rPr>
                      <w:rFonts w:ascii="Arial" w:hAnsi="Arial" w:cs="Arial"/>
                      <w:sz w:val="13"/>
                      <w:szCs w:val="13"/>
                    </w:rPr>
                  </w:pPr>
                  <w:r w:rsidRPr="00520362">
                    <w:rPr>
                      <w:rFonts w:ascii="Arial" w:hAnsi="Arial" w:cs="Arial"/>
                      <w:sz w:val="13"/>
                      <w:szCs w:val="13"/>
                    </w:rPr>
                    <w:t>-</w:t>
                  </w:r>
                  <w:r w:rsidRPr="00520362">
                    <w:rPr>
                      <w:rFonts w:ascii="Arial" w:hAnsi="Arial" w:cs="Arial"/>
                      <w:sz w:val="13"/>
                      <w:szCs w:val="13"/>
                    </w:rPr>
                    <w:tab/>
                    <w:t>R-ML (reduced complexity ML) receivers with enhanced inter-stream interference suppression for SU-MIMO transmissions with rank 2 with 2 RX antennas</w:t>
                  </w:r>
                </w:p>
                <w:p w14:paraId="5AA5F493" w14:textId="77777777" w:rsidR="001E6768" w:rsidRPr="00520362" w:rsidRDefault="001E6768" w:rsidP="003018F5">
                  <w:pPr>
                    <w:pStyle w:val="B1"/>
                    <w:spacing w:after="0"/>
                    <w:rPr>
                      <w:rFonts w:ascii="Arial" w:hAnsi="Arial" w:cs="Arial"/>
                      <w:sz w:val="13"/>
                      <w:szCs w:val="13"/>
                    </w:rPr>
                  </w:pPr>
                  <w:r w:rsidRPr="00520362">
                    <w:rPr>
                      <w:rFonts w:ascii="Arial" w:hAnsi="Arial" w:cs="Arial"/>
                      <w:sz w:val="13"/>
                      <w:szCs w:val="13"/>
                    </w:rPr>
                    <w:t>-</w:t>
                  </w:r>
                  <w:r w:rsidRPr="00520362">
                    <w:rPr>
                      <w:rFonts w:ascii="Arial" w:hAnsi="Arial" w:cs="Arial"/>
                      <w:sz w:val="13"/>
                      <w:szCs w:val="13"/>
                    </w:rPr>
                    <w:tab/>
                    <w:t>R-ML (reduced complexity ML) receivers with enhanced inter-stream interference suppression for SU-MIMO transmissions with rank 2, 3, and 4 with 4 RX antennas</w:t>
                  </w:r>
                </w:p>
                <w:p w14:paraId="2BA4871E" w14:textId="77777777" w:rsidR="001E6768" w:rsidRPr="00520362" w:rsidRDefault="001E6768" w:rsidP="003018F5">
                  <w:pPr>
                    <w:pStyle w:val="TAL"/>
                    <w:rPr>
                      <w:sz w:val="13"/>
                      <w:szCs w:val="15"/>
                    </w:rPr>
                  </w:pPr>
                  <w:r w:rsidRPr="00520362">
                    <w:rPr>
                      <w:sz w:val="13"/>
                      <w:szCs w:val="15"/>
                    </w:rPr>
                    <w:t>UE supporting the feature is required to meet the Enhanced Receiver Type requirements in TS 38.101-4 [18].</w:t>
                  </w:r>
                </w:p>
              </w:tc>
            </w:tr>
            <w:tr w:rsidR="001E6768" w:rsidRPr="00520362" w14:paraId="2FB6109E" w14:textId="77777777" w:rsidTr="003018F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48247D1" w14:textId="77777777" w:rsidR="001E6768" w:rsidRPr="00520362" w:rsidRDefault="001E6768" w:rsidP="003018F5">
                  <w:pPr>
                    <w:pStyle w:val="TAL"/>
                    <w:rPr>
                      <w:b/>
                      <w:bCs/>
                      <w:sz w:val="13"/>
                      <w:szCs w:val="15"/>
                    </w:rPr>
                  </w:pPr>
                  <w:r w:rsidRPr="00520362">
                    <w:rPr>
                      <w:b/>
                      <w:bCs/>
                      <w:sz w:val="13"/>
                      <w:szCs w:val="15"/>
                    </w:rPr>
                    <w:t>MMSE-IRC (Minimum Mean Square Error - Interference Rejection Combining) receiver</w:t>
                  </w:r>
                </w:p>
                <w:p w14:paraId="450A1AE1" w14:textId="77777777" w:rsidR="001E6768" w:rsidRPr="00520362" w:rsidRDefault="001E6768" w:rsidP="003018F5">
                  <w:pPr>
                    <w:pStyle w:val="TAL"/>
                    <w:rPr>
                      <w:sz w:val="13"/>
                      <w:szCs w:val="15"/>
                    </w:rPr>
                  </w:pPr>
                  <w:r w:rsidRPr="00520362">
                    <w:rPr>
                      <w:sz w:val="13"/>
                      <w:szCs w:val="15"/>
                    </w:rPr>
                    <w:t>It is optional for UE to support MMSE-IRC processing for scenarios with inter-cell and intra-cell inter-user interference.</w:t>
                  </w:r>
                </w:p>
              </w:tc>
            </w:tr>
          </w:tbl>
          <w:p w14:paraId="76A83FEF" w14:textId="77777777" w:rsidR="001E6768" w:rsidRPr="00520362" w:rsidRDefault="001E6768" w:rsidP="003018F5">
            <w:pPr>
              <w:jc w:val="both"/>
              <w:rPr>
                <w:lang w:eastAsia="zh-CN"/>
              </w:rPr>
            </w:pPr>
          </w:p>
        </w:tc>
      </w:tr>
    </w:tbl>
    <w:p w14:paraId="186170DA" w14:textId="77777777" w:rsidR="001E6768" w:rsidRPr="001E6768" w:rsidRDefault="001E6768" w:rsidP="001E6768">
      <w:pPr>
        <w:spacing w:beforeLines="50" w:before="120"/>
        <w:jc w:val="both"/>
        <w:rPr>
          <w:lang w:val="en-US" w:eastAsia="zh-CN"/>
        </w:rPr>
      </w:pPr>
      <w:r w:rsidRPr="001E6768">
        <w:rPr>
          <w:lang w:val="en-US" w:eastAsia="zh-CN"/>
        </w:rPr>
        <w:t>For 5G demodulation performance requirements, baseline receiver algorithm MMSE-IRC and advanced receiver R-ML are defined from UE side, and MMSE-IRC is defined from BS side.</w:t>
      </w:r>
    </w:p>
    <w:p w14:paraId="6D330899" w14:textId="17FCEEAD" w:rsidR="001E6768" w:rsidRPr="001E6768" w:rsidRDefault="001E6768" w:rsidP="001E6768">
      <w:pPr>
        <w:jc w:val="both"/>
        <w:rPr>
          <w:lang w:val="en-US" w:eastAsia="zh-CN"/>
        </w:rPr>
      </w:pPr>
      <w:r w:rsidRPr="001E6768">
        <w:rPr>
          <w:lang w:val="en-US" w:eastAsia="zh-CN"/>
        </w:rPr>
        <w:t xml:space="preserve">For 6G </w:t>
      </w:r>
      <w:r w:rsidR="005A2148">
        <w:rPr>
          <w:lang w:val="en-US" w:eastAsia="zh-CN"/>
        </w:rPr>
        <w:t>D</w:t>
      </w:r>
      <w:r w:rsidRPr="001E6768">
        <w:rPr>
          <w:lang w:val="en-US" w:eastAsia="zh-CN"/>
        </w:rPr>
        <w:t>emodulation performance, we suppose MMSE-IRC should be the baseline receiver algorithm.</w:t>
      </w:r>
      <w:r w:rsidR="00C127DE">
        <w:rPr>
          <w:lang w:val="en-US" w:eastAsia="zh-CN"/>
        </w:rPr>
        <w:t xml:space="preserve"> </w:t>
      </w:r>
    </w:p>
    <w:p w14:paraId="59DDD8A1" w14:textId="2BD247EB" w:rsidR="001E6768" w:rsidRPr="001E6768" w:rsidRDefault="001E6768" w:rsidP="001E6768">
      <w:pPr>
        <w:jc w:val="both"/>
        <w:rPr>
          <w:lang w:val="en-US" w:eastAsia="zh-CN"/>
        </w:rPr>
      </w:pPr>
      <w:r w:rsidRPr="001E6768">
        <w:rPr>
          <w:rFonts w:hint="eastAsia"/>
          <w:b/>
          <w:bCs/>
          <w:lang w:val="sv-SE" w:eastAsia="zh-CN"/>
        </w:rPr>
        <w:t>P</w:t>
      </w:r>
      <w:r w:rsidRPr="001E6768">
        <w:rPr>
          <w:b/>
          <w:bCs/>
          <w:lang w:val="sv-SE" w:eastAsia="zh-CN"/>
        </w:rPr>
        <w:t>roposal 1</w:t>
      </w:r>
      <w:r w:rsidR="00C127DE">
        <w:rPr>
          <w:b/>
          <w:bCs/>
          <w:lang w:val="sv-SE" w:eastAsia="zh-CN"/>
        </w:rPr>
        <w:t>5</w:t>
      </w:r>
      <w:r w:rsidRPr="001E6768">
        <w:rPr>
          <w:b/>
          <w:bCs/>
          <w:lang w:val="sv-SE" w:eastAsia="zh-CN"/>
        </w:rPr>
        <w:t>: For 6G Demodulation, use MMSE-IRC as the baseline receiver algorithm for both UE and BS side.</w:t>
      </w:r>
    </w:p>
    <w:p w14:paraId="1CA972F8" w14:textId="2CDC91FC" w:rsidR="00BD734B" w:rsidRDefault="00BD734B" w:rsidP="00C71470">
      <w:pPr>
        <w:jc w:val="both"/>
        <w:rPr>
          <w:b/>
          <w:bCs/>
          <w:lang w:val="sv-SE" w:eastAsia="zh-CN"/>
        </w:rPr>
      </w:pPr>
    </w:p>
    <w:p w14:paraId="3F5AE5E3" w14:textId="445B8FDA" w:rsidR="004657E5" w:rsidRPr="007E2301" w:rsidRDefault="00DE048C" w:rsidP="004657E5">
      <w:pPr>
        <w:pStyle w:val="2"/>
        <w:numPr>
          <w:ilvl w:val="1"/>
          <w:numId w:val="7"/>
        </w:numPr>
        <w:jc w:val="both"/>
        <w:rPr>
          <w:lang w:val="en-US" w:eastAsia="zh-CN"/>
        </w:rPr>
      </w:pPr>
      <w:r>
        <w:rPr>
          <w:lang w:eastAsia="zh-CN"/>
        </w:rPr>
        <w:t>TxEVM and SNR</w:t>
      </w:r>
    </w:p>
    <w:p w14:paraId="24D94C90" w14:textId="5EBA18D4" w:rsidR="004657E5" w:rsidRPr="00ED760A" w:rsidRDefault="00ED760A" w:rsidP="00C71470">
      <w:pPr>
        <w:jc w:val="both"/>
        <w:rPr>
          <w:b/>
          <w:bCs/>
          <w:u w:val="single"/>
          <w:lang w:val="sv-SE" w:eastAsia="zh-CN"/>
        </w:rPr>
      </w:pPr>
      <w:r w:rsidRPr="00ED760A">
        <w:rPr>
          <w:b/>
          <w:bCs/>
          <w:u w:val="single"/>
          <w:lang w:val="sv-SE" w:eastAsia="zh-CN"/>
        </w:rPr>
        <w:t>TxEVM aspects</w:t>
      </w:r>
    </w:p>
    <w:p w14:paraId="4D204705" w14:textId="4D7A3F82" w:rsidR="005B6671" w:rsidRPr="00EC4F80" w:rsidRDefault="005B6671" w:rsidP="00C71470">
      <w:pPr>
        <w:jc w:val="both"/>
        <w:rPr>
          <w:b/>
          <w:bCs/>
          <w:lang w:val="sv-SE" w:eastAsia="zh-CN"/>
        </w:rPr>
      </w:pPr>
      <w:r w:rsidRPr="00EC4F80">
        <w:rPr>
          <w:lang w:val="sv-SE" w:eastAsia="zh-CN"/>
        </w:rPr>
        <w:t>The necessity of TxEVM assumption in RAN4 demodulation performance testing</w:t>
      </w:r>
      <w:r w:rsidR="00EC4F80" w:rsidRPr="00EC4F80">
        <w:rPr>
          <w:rFonts w:hint="eastAsia"/>
          <w:lang w:val="sv-SE" w:eastAsia="zh-CN"/>
        </w:rPr>
        <w:t>,</w:t>
      </w:r>
      <w:r w:rsidR="00EC4F80">
        <w:rPr>
          <w:lang w:val="sv-SE" w:eastAsia="zh-CN"/>
        </w:rPr>
        <w:t xml:space="preserve"> </w:t>
      </w:r>
      <w:r w:rsidR="00EC4F80" w:rsidRPr="00EC4F80">
        <w:rPr>
          <w:lang w:val="sv-SE" w:eastAsia="zh-CN"/>
        </w:rPr>
        <w:t>t</w:t>
      </w:r>
      <w:r w:rsidRPr="00EC4F80">
        <w:rPr>
          <w:lang w:val="sv-SE" w:eastAsia="zh-CN"/>
        </w:rPr>
        <w:t>hi</w:t>
      </w:r>
      <w:r>
        <w:rPr>
          <w:lang w:val="sv-SE" w:eastAsia="zh-CN"/>
        </w:rPr>
        <w:t>s is a fundamental concept in wireless communication system testing.</w:t>
      </w:r>
      <w:r w:rsidR="00E21575">
        <w:rPr>
          <w:lang w:val="sv-SE" w:eastAsia="zh-CN"/>
        </w:rPr>
        <w:t xml:space="preserve"> In short, RAN4 receiver demodulation performance testing must be based on a specific TxEVM (Transmitter Error Vector Magnitude) assumption because a ”perfect” transmit signal does not exist in real-world systems. We must evaluate the receiver’s performance using an input signal that is close to reality, yet has a definded and controlled level of imperfection. Below is a detailed, layered explanation:</w:t>
      </w:r>
    </w:p>
    <w:p w14:paraId="124563FE" w14:textId="59245E45" w:rsidR="00E21575" w:rsidRPr="00E21575" w:rsidRDefault="00E21575" w:rsidP="00E21575">
      <w:pPr>
        <w:pStyle w:val="aff8"/>
        <w:numPr>
          <w:ilvl w:val="0"/>
          <w:numId w:val="42"/>
        </w:numPr>
        <w:ind w:firstLineChars="0"/>
        <w:jc w:val="both"/>
        <w:rPr>
          <w:lang w:val="sv-SE" w:eastAsia="zh-CN"/>
        </w:rPr>
      </w:pPr>
      <w:r>
        <w:rPr>
          <w:rFonts w:eastAsiaTheme="minorEastAsia"/>
          <w:lang w:val="sv-SE" w:eastAsia="zh-CN"/>
        </w:rPr>
        <w:t>Core concept: Isolating the Unit Under Test</w:t>
      </w:r>
    </w:p>
    <w:p w14:paraId="7495DD2C" w14:textId="1FEDD5C3" w:rsidR="00E21575" w:rsidRDefault="00E21575" w:rsidP="00E21575">
      <w:pPr>
        <w:pStyle w:val="aff8"/>
        <w:ind w:left="360" w:firstLineChars="0" w:firstLine="0"/>
        <w:jc w:val="both"/>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w:t>
      </w:r>
      <w:r w:rsidR="00A679AF">
        <w:rPr>
          <w:rFonts w:eastAsiaTheme="minorEastAsia"/>
          <w:lang w:val="sv-SE" w:eastAsia="zh-CN"/>
        </w:rPr>
        <w:t>communication system testing, the Transmitter (Tx) and Receiver (Rx) are typically tested seperately to accurately pinpoint faults.</w:t>
      </w:r>
    </w:p>
    <w:p w14:paraId="022E4A3F" w14:textId="3AEF6B2E" w:rsidR="00A679AF" w:rsidRDefault="00A679AF" w:rsidP="00E21575">
      <w:pPr>
        <w:pStyle w:val="aff8"/>
        <w:ind w:left="360" w:firstLineChars="0" w:firstLine="0"/>
        <w:jc w:val="both"/>
        <w:rPr>
          <w:rFonts w:eastAsiaTheme="minorEastAsia"/>
          <w:lang w:val="sv-SE" w:eastAsia="zh-CN"/>
        </w:rPr>
      </w:pPr>
      <w:r>
        <w:rPr>
          <w:rFonts w:eastAsiaTheme="minorEastAsia" w:hint="eastAsia"/>
          <w:lang w:val="sv-SE" w:eastAsia="zh-CN"/>
        </w:rPr>
        <w:t>T</w:t>
      </w:r>
      <w:r>
        <w:rPr>
          <w:rFonts w:eastAsiaTheme="minorEastAsia"/>
          <w:lang w:val="sv-SE" w:eastAsia="zh-CN"/>
        </w:rPr>
        <w:t xml:space="preserve">ransmitter Testing: Focuses on how ”good” and ”clean” its generated RF signal </w:t>
      </w:r>
      <w:r w:rsidR="0042179F">
        <w:rPr>
          <w:rFonts w:eastAsiaTheme="minorEastAsia"/>
          <w:lang w:val="sv-SE" w:eastAsia="zh-CN"/>
        </w:rPr>
        <w:t xml:space="preserve">is. TxEVM is a key metric that quantifies </w:t>
      </w:r>
      <w:r w:rsidR="001A7833">
        <w:rPr>
          <w:rFonts w:eastAsiaTheme="minorEastAsia"/>
          <w:lang w:val="sv-SE" w:eastAsia="zh-CN"/>
        </w:rPr>
        <w:t>the error between the actual transmitted symbol points and the ideal ones.</w:t>
      </w:r>
    </w:p>
    <w:p w14:paraId="0DEF8C78" w14:textId="76211D27" w:rsidR="001A7833" w:rsidRDefault="001A7833" w:rsidP="00E21575">
      <w:pPr>
        <w:pStyle w:val="aff8"/>
        <w:ind w:left="360" w:firstLineChars="0" w:firstLine="0"/>
        <w:jc w:val="both"/>
        <w:rPr>
          <w:rFonts w:eastAsiaTheme="minorEastAsia"/>
          <w:lang w:val="sv-SE" w:eastAsia="zh-CN"/>
        </w:rPr>
      </w:pPr>
      <w:r>
        <w:rPr>
          <w:rFonts w:eastAsiaTheme="minorEastAsia" w:hint="eastAsia"/>
          <w:lang w:val="sv-SE" w:eastAsia="zh-CN"/>
        </w:rPr>
        <w:lastRenderedPageBreak/>
        <w:t>R</w:t>
      </w:r>
      <w:r>
        <w:rPr>
          <w:rFonts w:eastAsiaTheme="minorEastAsia"/>
          <w:lang w:val="sv-SE" w:eastAsia="zh-CN"/>
        </w:rPr>
        <w:t>eceiver Testing: Focuses on how ”accurately” it can interpret the transmitted information when faced with challenges like noise, interference, and signal distortion.</w:t>
      </w:r>
    </w:p>
    <w:p w14:paraId="6F6857C7" w14:textId="3DC532C5" w:rsidR="001A7833" w:rsidRDefault="001A7833" w:rsidP="00E21575">
      <w:pPr>
        <w:pStyle w:val="aff8"/>
        <w:ind w:left="360" w:firstLineChars="0" w:firstLine="0"/>
        <w:jc w:val="both"/>
        <w:rPr>
          <w:rFonts w:eastAsiaTheme="minorEastAsia"/>
          <w:lang w:val="sv-SE" w:eastAsia="zh-CN"/>
        </w:rPr>
      </w:pPr>
      <w:r>
        <w:rPr>
          <w:rFonts w:eastAsiaTheme="minorEastAsia"/>
          <w:lang w:val="sv-SE" w:eastAsia="zh-CN"/>
        </w:rPr>
        <w:t xml:space="preserve">To test a receiver’s demodulation capability, we must first define an input signal with a known quality. If the input signal itself is unknow or of poor quality, we cannot determine responsibility for a demodulation failure – was it because the transmitted signal was too poor, or because the receiver’s capability was insufficient? </w:t>
      </w:r>
      <w:r w:rsidR="00EA6D04">
        <w:rPr>
          <w:rFonts w:eastAsiaTheme="minorEastAsia"/>
          <w:lang w:val="sv-SE" w:eastAsia="zh-CN"/>
        </w:rPr>
        <w:t>a</w:t>
      </w:r>
      <w:r>
        <w:rPr>
          <w:rFonts w:eastAsiaTheme="minorEastAsia"/>
          <w:lang w:val="sv-SE" w:eastAsia="zh-CN"/>
        </w:rPr>
        <w:t>nd vi</w:t>
      </w:r>
      <w:r w:rsidR="00EA6D04">
        <w:rPr>
          <w:rFonts w:eastAsiaTheme="minorEastAsia"/>
          <w:lang w:val="sv-SE" w:eastAsia="zh-CN"/>
        </w:rPr>
        <w:t>ce versa</w:t>
      </w:r>
      <w:r>
        <w:rPr>
          <w:rFonts w:eastAsiaTheme="minorEastAsia"/>
          <w:lang w:val="sv-SE" w:eastAsia="zh-CN"/>
        </w:rPr>
        <w:t>.</w:t>
      </w:r>
    </w:p>
    <w:p w14:paraId="37C58201" w14:textId="4A8F4273" w:rsidR="00E21575" w:rsidRPr="00EA6D04" w:rsidRDefault="00EA6D04" w:rsidP="00E21575">
      <w:pPr>
        <w:pStyle w:val="aff8"/>
        <w:numPr>
          <w:ilvl w:val="0"/>
          <w:numId w:val="42"/>
        </w:numPr>
        <w:ind w:firstLineChars="0"/>
        <w:jc w:val="both"/>
        <w:rPr>
          <w:lang w:val="sv-SE" w:eastAsia="zh-CN"/>
        </w:rPr>
      </w:pPr>
      <w:r>
        <w:rPr>
          <w:rFonts w:eastAsiaTheme="minorEastAsia"/>
          <w:lang w:val="sv-SE" w:eastAsia="zh-CN"/>
        </w:rPr>
        <w:t>Why an ”Ideal” Signal Cannot Be Used</w:t>
      </w:r>
    </w:p>
    <w:p w14:paraId="74F51648" w14:textId="5F95BC68" w:rsidR="00EA6D04" w:rsidRDefault="0095219A" w:rsidP="0095219A">
      <w:pPr>
        <w:pStyle w:val="aff8"/>
        <w:ind w:left="360" w:firstLineChars="0" w:firstLine="0"/>
        <w:jc w:val="both"/>
        <w:rPr>
          <w:rFonts w:eastAsiaTheme="minorEastAsia"/>
          <w:lang w:val="sv-SE" w:eastAsia="zh-CN"/>
        </w:rPr>
      </w:pPr>
      <w:r>
        <w:rPr>
          <w:rFonts w:eastAsiaTheme="minorEastAsia"/>
          <w:lang w:val="sv-SE" w:eastAsia="zh-CN"/>
        </w:rPr>
        <w:t xml:space="preserve">One might ask, why not test the receiver </w:t>
      </w:r>
      <w:r w:rsidR="00444FA3">
        <w:rPr>
          <w:rFonts w:eastAsiaTheme="minorEastAsia"/>
          <w:lang w:val="sv-SE" w:eastAsia="zh-CN"/>
        </w:rPr>
        <w:t>with an ”ideal” signal with zero EVM? The reasons are:</w:t>
      </w:r>
    </w:p>
    <w:p w14:paraId="0E69CB82" w14:textId="36F8CB77" w:rsidR="00444FA3" w:rsidRDefault="00444FA3" w:rsidP="0095219A">
      <w:pPr>
        <w:pStyle w:val="aff8"/>
        <w:ind w:left="360" w:firstLineChars="0" w:firstLine="0"/>
        <w:jc w:val="both"/>
        <w:rPr>
          <w:rFonts w:eastAsiaTheme="minorEastAsia"/>
          <w:lang w:val="sv-SE" w:eastAsia="zh-CN"/>
        </w:rPr>
      </w:pPr>
      <w:r>
        <w:rPr>
          <w:rFonts w:eastAsiaTheme="minorEastAsia" w:hint="eastAsia"/>
          <w:lang w:val="sv-SE" w:eastAsia="zh-CN"/>
        </w:rPr>
        <w:t>U</w:t>
      </w:r>
      <w:r>
        <w:rPr>
          <w:rFonts w:eastAsiaTheme="minorEastAsia"/>
          <w:lang w:val="sv-SE" w:eastAsia="zh-CN"/>
        </w:rPr>
        <w:t>nrealistic: In engineering practice, any hardware (amplifiers, modulators, oscillators) introduces non-ideal characteristics. Generating a signal with absolute zero EVM is physically and economically impossible.</w:t>
      </w:r>
    </w:p>
    <w:p w14:paraId="01A266E1" w14:textId="27E18DDD" w:rsidR="00444FA3" w:rsidRDefault="00444FA3" w:rsidP="0095219A">
      <w:pPr>
        <w:pStyle w:val="aff8"/>
        <w:ind w:left="360" w:firstLineChars="0" w:firstLine="0"/>
        <w:jc w:val="both"/>
        <w:rPr>
          <w:rFonts w:eastAsiaTheme="minorEastAsia"/>
          <w:lang w:val="sv-SE" w:eastAsia="zh-CN"/>
        </w:rPr>
      </w:pPr>
      <w:r>
        <w:rPr>
          <w:rFonts w:eastAsiaTheme="minorEastAsia" w:hint="eastAsia"/>
          <w:lang w:val="sv-SE" w:eastAsia="zh-CN"/>
        </w:rPr>
        <w:t>N</w:t>
      </w:r>
      <w:r>
        <w:rPr>
          <w:rFonts w:eastAsiaTheme="minorEastAsia"/>
          <w:lang w:val="sv-SE" w:eastAsia="zh-CN"/>
        </w:rPr>
        <w:t xml:space="preserve">on-standardized Testing: </w:t>
      </w:r>
      <w:r>
        <w:rPr>
          <w:rFonts w:eastAsiaTheme="minorEastAsia" w:hint="eastAsia"/>
          <w:lang w:val="sv-SE" w:eastAsia="zh-CN"/>
        </w:rPr>
        <w:t>If</w:t>
      </w:r>
      <w:r>
        <w:rPr>
          <w:rFonts w:eastAsiaTheme="minorEastAsia"/>
          <w:lang w:val="sv-SE" w:eastAsia="zh-CN"/>
        </w:rPr>
        <w:t xml:space="preserve"> company A tests with a signal of EVM = -40dB and company B  uses a signal of EVM = -50dB, their receiver sensitivity results cannot be directly compared. Company’s receiver might appear better simply because it received a higher quality signal.</w:t>
      </w:r>
    </w:p>
    <w:p w14:paraId="130C1734" w14:textId="7092CBFD" w:rsidR="00444FA3" w:rsidRPr="00EA6D04" w:rsidRDefault="00444FA3" w:rsidP="0095219A">
      <w:pPr>
        <w:pStyle w:val="aff8"/>
        <w:ind w:left="360" w:firstLineChars="0" w:firstLine="0"/>
        <w:jc w:val="both"/>
        <w:rPr>
          <w:lang w:val="sv-SE" w:eastAsia="zh-CN"/>
        </w:rPr>
      </w:pPr>
      <w:r>
        <w:rPr>
          <w:rFonts w:eastAsiaTheme="minorEastAsia" w:hint="eastAsia"/>
          <w:lang w:val="sv-SE" w:eastAsia="zh-CN"/>
        </w:rPr>
        <w:t>M</w:t>
      </w:r>
      <w:r>
        <w:rPr>
          <w:rFonts w:eastAsiaTheme="minorEastAsia"/>
          <w:lang w:val="sv-SE" w:eastAsia="zh-CN"/>
        </w:rPr>
        <w:t>asquerading True Receiver Performance: an overly ”ideal” test signal may fail to expose subtle flaws in the receiver’s design. The receiver must operate robustly even when processing signals with inherent, minor imperfections.</w:t>
      </w:r>
    </w:p>
    <w:p w14:paraId="695A18A6" w14:textId="232EC28D" w:rsidR="00EA6D04" w:rsidRPr="00E7146E" w:rsidRDefault="00E7146E" w:rsidP="00E21575">
      <w:pPr>
        <w:pStyle w:val="aff8"/>
        <w:numPr>
          <w:ilvl w:val="0"/>
          <w:numId w:val="42"/>
        </w:numPr>
        <w:ind w:firstLineChars="0"/>
        <w:jc w:val="both"/>
        <w:rPr>
          <w:lang w:val="sv-SE" w:eastAsia="zh-CN"/>
        </w:rPr>
      </w:pPr>
      <w:r>
        <w:rPr>
          <w:rFonts w:eastAsiaTheme="minorEastAsia"/>
          <w:lang w:val="sv-SE" w:eastAsia="zh-CN"/>
        </w:rPr>
        <w:t>Specific Reasons for the TxEVM Assumption</w:t>
      </w:r>
    </w:p>
    <w:p w14:paraId="53EA51B2" w14:textId="67C1BC04" w:rsidR="00E7146E" w:rsidRDefault="00E7146E" w:rsidP="00E7146E">
      <w:pPr>
        <w:pStyle w:val="aff8"/>
        <w:ind w:left="360" w:firstLineChars="0" w:firstLine="0"/>
        <w:jc w:val="both"/>
        <w:rPr>
          <w:rFonts w:eastAsiaTheme="minorEastAsia"/>
          <w:lang w:val="sv-SE" w:eastAsia="zh-CN"/>
        </w:rPr>
      </w:pPr>
      <w:r>
        <w:rPr>
          <w:rFonts w:eastAsiaTheme="minorEastAsia"/>
          <w:lang w:val="sv-SE" w:eastAsia="zh-CN"/>
        </w:rPr>
        <w:t>Therefore, 3GPP define receiver test specifications by mandating a maximum allowed TxEVM for the test signal. For instance, 5G NR test specification have clear EVM limits for the signal source. This serves several critical purposes:</w:t>
      </w:r>
    </w:p>
    <w:p w14:paraId="0E56E2F6" w14:textId="27CCD9B6" w:rsidR="00E7146E" w:rsidRPr="00E7146E" w:rsidRDefault="00E7146E" w:rsidP="00E7146E">
      <w:pPr>
        <w:pStyle w:val="aff8"/>
        <w:numPr>
          <w:ilvl w:val="0"/>
          <w:numId w:val="43"/>
        </w:numPr>
        <w:ind w:firstLineChars="0"/>
        <w:jc w:val="both"/>
        <w:rPr>
          <w:lang w:val="sv-SE" w:eastAsia="zh-CN"/>
        </w:rPr>
      </w:pPr>
      <w:r>
        <w:rPr>
          <w:rFonts w:eastAsiaTheme="minorEastAsia"/>
          <w:lang w:val="sv-SE" w:eastAsia="zh-CN"/>
        </w:rPr>
        <w:t>Establishing a Fair Benchmark: all manufacturers and labs perform tests under the same, agreed-upon conditions of input signal quality. This ensures fairness and comparability of results.</w:t>
      </w:r>
    </w:p>
    <w:p w14:paraId="78C8DE8D" w14:textId="59DAA783" w:rsidR="00E7146E" w:rsidRPr="00B10B54" w:rsidRDefault="00E7146E" w:rsidP="00E7146E">
      <w:pPr>
        <w:pStyle w:val="aff8"/>
        <w:numPr>
          <w:ilvl w:val="0"/>
          <w:numId w:val="43"/>
        </w:numPr>
        <w:ind w:firstLineChars="0"/>
        <w:jc w:val="both"/>
        <w:rPr>
          <w:lang w:val="sv-SE" w:eastAsia="zh-CN"/>
        </w:rPr>
      </w:pPr>
      <w:r>
        <w:rPr>
          <w:rFonts w:eastAsiaTheme="minorEastAsia" w:hint="eastAsia"/>
          <w:lang w:val="sv-SE" w:eastAsia="zh-CN"/>
        </w:rPr>
        <w:t>S</w:t>
      </w:r>
      <w:r>
        <w:rPr>
          <w:rFonts w:eastAsiaTheme="minorEastAsia"/>
          <w:lang w:val="sv-SE" w:eastAsia="zh-CN"/>
        </w:rPr>
        <w:t xml:space="preserve">imulating a Real-World Scenario: this specified TxEVM value represents the worst case, </w:t>
      </w:r>
      <w:r w:rsidR="00895BE3">
        <w:rPr>
          <w:rFonts w:eastAsiaTheme="minorEastAsia"/>
          <w:lang w:val="sv-SE" w:eastAsia="zh-CN"/>
        </w:rPr>
        <w:t>yet still standards-compliant, signal quality that a ”qualified” transmitter would produce in a real network. The receiver must be able to demodulate signals from such ”qualified but imperfect” transmitters robustly.</w:t>
      </w:r>
    </w:p>
    <w:p w14:paraId="34593065" w14:textId="6EF47942" w:rsidR="00B10B54" w:rsidRPr="00B10B54" w:rsidRDefault="00B10B54" w:rsidP="00E7146E">
      <w:pPr>
        <w:pStyle w:val="aff8"/>
        <w:numPr>
          <w:ilvl w:val="0"/>
          <w:numId w:val="43"/>
        </w:numPr>
        <w:ind w:firstLineChars="0"/>
        <w:jc w:val="both"/>
        <w:rPr>
          <w:lang w:val="sv-SE" w:eastAsia="zh-CN"/>
        </w:rPr>
      </w:pPr>
      <w:r>
        <w:rPr>
          <w:rFonts w:eastAsiaTheme="minorEastAsia" w:hint="eastAsia"/>
          <w:lang w:val="sv-SE" w:eastAsia="zh-CN"/>
        </w:rPr>
        <w:t>D</w:t>
      </w:r>
      <w:r>
        <w:rPr>
          <w:rFonts w:eastAsiaTheme="minorEastAsia"/>
          <w:lang w:val="sv-SE" w:eastAsia="zh-CN"/>
        </w:rPr>
        <w:t>efining the Boundary of Responsibility: During testing, if the input signal’s EVM is no less than the standard requirement, and the receiver still fails to demodulate, the problem is clearly attributed to the receiver itself.</w:t>
      </w:r>
    </w:p>
    <w:p w14:paraId="33DCCCBE" w14:textId="3B08A178" w:rsidR="00B10B54" w:rsidRPr="00E7146E" w:rsidRDefault="00B10B54" w:rsidP="00E7146E">
      <w:pPr>
        <w:pStyle w:val="aff8"/>
        <w:numPr>
          <w:ilvl w:val="0"/>
          <w:numId w:val="43"/>
        </w:numPr>
        <w:ind w:firstLineChars="0"/>
        <w:jc w:val="both"/>
        <w:rPr>
          <w:lang w:val="sv-SE" w:eastAsia="zh-CN"/>
        </w:rPr>
      </w:pPr>
      <w:r>
        <w:rPr>
          <w:rFonts w:eastAsiaTheme="minorEastAsia" w:hint="eastAsia"/>
          <w:lang w:val="sv-SE" w:eastAsia="zh-CN"/>
        </w:rPr>
        <w:t>T</w:t>
      </w:r>
      <w:r>
        <w:rPr>
          <w:rFonts w:eastAsiaTheme="minorEastAsia"/>
          <w:lang w:val="sv-SE" w:eastAsia="zh-CN"/>
        </w:rPr>
        <w:t xml:space="preserve">esting the Receiver’s Tolerance: Receiver algorithms need a certain tolerance to transmitter impairments. Testing with a reasonable TxEVM assumption validates this robustness. It verifies whether the receiver can correctly </w:t>
      </w:r>
      <w:r w:rsidR="00EC4F80">
        <w:rPr>
          <w:rFonts w:eastAsiaTheme="minorEastAsia"/>
          <w:lang w:val="sv-SE" w:eastAsia="zh-CN"/>
        </w:rPr>
        <w:t>recover data within the bounds of ”acceptable signal distortion”.</w:t>
      </w:r>
    </w:p>
    <w:p w14:paraId="75824F72" w14:textId="797AFE43" w:rsidR="00E7146E" w:rsidRPr="00EC4F80" w:rsidRDefault="00EC4F80" w:rsidP="00EC4F80">
      <w:pPr>
        <w:jc w:val="both"/>
        <w:rPr>
          <w:lang w:val="sv-SE" w:eastAsia="zh-CN"/>
        </w:rPr>
      </w:pPr>
      <w:r>
        <w:rPr>
          <w:lang w:val="sv-SE" w:eastAsia="zh-CN"/>
        </w:rPr>
        <w:t xml:space="preserve">In conclusion, basing RAN4 </w:t>
      </w:r>
      <w:r w:rsidR="00B1417E">
        <w:rPr>
          <w:lang w:val="sv-SE" w:eastAsia="zh-CN"/>
        </w:rPr>
        <w:t>demodulation performance tests on a specific TxEVM assumption is essential to establish a co</w:t>
      </w:r>
      <w:r w:rsidR="00B83C1E">
        <w:rPr>
          <w:lang w:val="sv-SE" w:eastAsia="zh-CN"/>
        </w:rPr>
        <w:t>n</w:t>
      </w:r>
      <w:r w:rsidR="00B1417E">
        <w:rPr>
          <w:lang w:val="sv-SE" w:eastAsia="zh-CN"/>
        </w:rPr>
        <w:t>trolled, comparable and realistic testing benchmark.</w:t>
      </w:r>
    </w:p>
    <w:p w14:paraId="0ECD414A" w14:textId="71DBADA0" w:rsidR="005B6671" w:rsidRDefault="00A90697" w:rsidP="00C71470">
      <w:pPr>
        <w:jc w:val="both"/>
        <w:rPr>
          <w:lang w:val="sv-SE" w:eastAsia="zh-CN"/>
        </w:rPr>
      </w:pPr>
      <w:r>
        <w:rPr>
          <w:lang w:val="sv-SE" w:eastAsia="zh-CN"/>
        </w:rPr>
        <w:t xml:space="preserve">Given RAN4 usually define RF TxEVM requirements based on </w:t>
      </w:r>
      <w:r w:rsidR="000273BE">
        <w:rPr>
          <w:lang w:val="sv-SE" w:eastAsia="zh-CN"/>
        </w:rPr>
        <w:t>infra vendor inputs which assumed somehow reflect the real network, it is reasonable to define the demod TxEVM assumptions accordingly, e.g., values with some tighten than RF TxEVM requirements.</w:t>
      </w:r>
    </w:p>
    <w:p w14:paraId="19AD484D" w14:textId="50032FF2" w:rsidR="00B83C1E" w:rsidRPr="005D4E11" w:rsidRDefault="00B83C1E" w:rsidP="00B83C1E">
      <w:pPr>
        <w:jc w:val="both"/>
        <w:rPr>
          <w:b/>
          <w:bCs/>
          <w:lang w:val="sv-SE" w:eastAsia="zh-CN"/>
        </w:rPr>
      </w:pPr>
      <w:r>
        <w:rPr>
          <w:rFonts w:hint="eastAsia"/>
          <w:b/>
          <w:bCs/>
          <w:lang w:eastAsia="zh-CN"/>
        </w:rPr>
        <w:t>O</w:t>
      </w:r>
      <w:r>
        <w:rPr>
          <w:b/>
          <w:bCs/>
          <w:lang w:eastAsia="zh-CN"/>
        </w:rPr>
        <w:t xml:space="preserve">bservation 4: </w:t>
      </w:r>
      <w:r w:rsidRPr="00B83C1E">
        <w:rPr>
          <w:b/>
          <w:bCs/>
          <w:lang w:eastAsia="zh-CN"/>
        </w:rPr>
        <w:t xml:space="preserve">RAN4 demodulation performance tests </w:t>
      </w:r>
      <w:r>
        <w:rPr>
          <w:b/>
          <w:bCs/>
          <w:lang w:eastAsia="zh-CN"/>
        </w:rPr>
        <w:t>with</w:t>
      </w:r>
      <w:r w:rsidRPr="00B83C1E">
        <w:rPr>
          <w:b/>
          <w:bCs/>
          <w:lang w:eastAsia="zh-CN"/>
        </w:rPr>
        <w:t xml:space="preserve"> specific TxEVM assumption</w:t>
      </w:r>
      <w:r>
        <w:rPr>
          <w:b/>
          <w:bCs/>
          <w:lang w:eastAsia="zh-CN"/>
        </w:rPr>
        <w:t>s</w:t>
      </w:r>
      <w:r w:rsidRPr="00B83C1E">
        <w:rPr>
          <w:b/>
          <w:bCs/>
          <w:lang w:eastAsia="zh-CN"/>
        </w:rPr>
        <w:t xml:space="preserve"> </w:t>
      </w:r>
      <w:r>
        <w:rPr>
          <w:b/>
          <w:bCs/>
          <w:lang w:eastAsia="zh-CN"/>
        </w:rPr>
        <w:t xml:space="preserve">are </w:t>
      </w:r>
      <w:r w:rsidRPr="00B83C1E">
        <w:rPr>
          <w:b/>
          <w:bCs/>
          <w:lang w:eastAsia="zh-CN"/>
        </w:rPr>
        <w:t xml:space="preserve">essential to establish a </w:t>
      </w:r>
      <w:r>
        <w:rPr>
          <w:b/>
          <w:bCs/>
          <w:lang w:eastAsia="zh-CN"/>
        </w:rPr>
        <w:t>fair benchmark</w:t>
      </w:r>
      <w:r w:rsidRPr="00B83C1E">
        <w:rPr>
          <w:b/>
          <w:bCs/>
          <w:lang w:eastAsia="zh-CN"/>
        </w:rPr>
        <w:t xml:space="preserve">, </w:t>
      </w:r>
      <w:r>
        <w:rPr>
          <w:b/>
          <w:bCs/>
          <w:lang w:eastAsia="zh-CN"/>
        </w:rPr>
        <w:t>and simulate the</w:t>
      </w:r>
      <w:r w:rsidRPr="00B83C1E">
        <w:rPr>
          <w:b/>
          <w:bCs/>
          <w:lang w:eastAsia="zh-CN"/>
        </w:rPr>
        <w:t xml:space="preserve"> realistic </w:t>
      </w:r>
      <w:r>
        <w:rPr>
          <w:b/>
          <w:bCs/>
          <w:lang w:eastAsia="zh-CN"/>
        </w:rPr>
        <w:t>scenarios</w:t>
      </w:r>
      <w:r w:rsidRPr="00B83C1E">
        <w:rPr>
          <w:b/>
          <w:bCs/>
          <w:lang w:eastAsia="zh-CN"/>
        </w:rPr>
        <w:t>.</w:t>
      </w:r>
      <w:r>
        <w:rPr>
          <w:b/>
          <w:bCs/>
          <w:lang w:eastAsia="zh-CN"/>
        </w:rPr>
        <w:t xml:space="preserve"> </w:t>
      </w:r>
    </w:p>
    <w:p w14:paraId="13A0C4DF" w14:textId="4063036C" w:rsidR="00B83C1E" w:rsidRDefault="00B83C1E" w:rsidP="00B83C1E">
      <w:pPr>
        <w:jc w:val="both"/>
        <w:rPr>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16</w:t>
      </w:r>
      <w:r w:rsidRPr="0017681F">
        <w:rPr>
          <w:b/>
          <w:bCs/>
          <w:lang w:val="sv-SE" w:eastAsia="zh-CN"/>
        </w:rPr>
        <w:t xml:space="preserve">: </w:t>
      </w:r>
      <w:r>
        <w:rPr>
          <w:rFonts w:hint="eastAsia"/>
          <w:b/>
          <w:bCs/>
          <w:lang w:val="sv-SE" w:eastAsia="zh-CN"/>
        </w:rPr>
        <w:t>D</w:t>
      </w:r>
      <w:r w:rsidRPr="00B83C1E">
        <w:rPr>
          <w:b/>
          <w:bCs/>
          <w:lang w:val="sv-SE" w:eastAsia="zh-CN"/>
        </w:rPr>
        <w:t>efine the demod TxEVM assumptions according</w:t>
      </w:r>
      <w:r>
        <w:rPr>
          <w:b/>
          <w:bCs/>
          <w:lang w:val="sv-SE" w:eastAsia="zh-CN"/>
        </w:rPr>
        <w:t xml:space="preserve"> </w:t>
      </w:r>
      <w:r>
        <w:rPr>
          <w:rFonts w:hint="eastAsia"/>
          <w:b/>
          <w:bCs/>
          <w:lang w:val="sv-SE" w:eastAsia="zh-CN"/>
        </w:rPr>
        <w:t>t</w:t>
      </w:r>
      <w:r>
        <w:rPr>
          <w:b/>
          <w:bCs/>
          <w:lang w:val="sv-SE" w:eastAsia="zh-CN"/>
        </w:rPr>
        <w:t xml:space="preserve">o the </w:t>
      </w:r>
      <w:r w:rsidRPr="00B83C1E">
        <w:rPr>
          <w:b/>
          <w:bCs/>
          <w:lang w:val="sv-SE" w:eastAsia="zh-CN"/>
        </w:rPr>
        <w:t xml:space="preserve">RF TxEVM requirements based on </w:t>
      </w:r>
      <w:r w:rsidR="005C5E1F">
        <w:rPr>
          <w:b/>
          <w:bCs/>
          <w:lang w:val="sv-SE" w:eastAsia="zh-CN"/>
        </w:rPr>
        <w:t>network</w:t>
      </w:r>
      <w:r w:rsidRPr="00B83C1E">
        <w:rPr>
          <w:b/>
          <w:bCs/>
          <w:lang w:val="sv-SE" w:eastAsia="zh-CN"/>
        </w:rPr>
        <w:t xml:space="preserve"> vendor</w:t>
      </w:r>
      <w:r>
        <w:rPr>
          <w:b/>
          <w:bCs/>
          <w:lang w:val="sv-SE" w:eastAsia="zh-CN"/>
        </w:rPr>
        <w:t>s’</w:t>
      </w:r>
      <w:r w:rsidRPr="00B83C1E">
        <w:rPr>
          <w:b/>
          <w:bCs/>
          <w:lang w:val="sv-SE" w:eastAsia="zh-CN"/>
        </w:rPr>
        <w:t xml:space="preserve"> inputs, e.g., values with some tighten than RF TxEVM requirements.</w:t>
      </w:r>
    </w:p>
    <w:p w14:paraId="1E97E21E" w14:textId="77777777" w:rsidR="00624A26" w:rsidRPr="00B83C1E" w:rsidRDefault="00624A26" w:rsidP="00C71470">
      <w:pPr>
        <w:jc w:val="both"/>
        <w:rPr>
          <w:lang w:val="sv-SE" w:eastAsia="zh-CN"/>
        </w:rPr>
      </w:pPr>
    </w:p>
    <w:p w14:paraId="7010248F" w14:textId="702703B4" w:rsidR="00ED760A" w:rsidRPr="005B6671" w:rsidRDefault="00ED760A" w:rsidP="00C71470">
      <w:pPr>
        <w:jc w:val="both"/>
        <w:rPr>
          <w:b/>
          <w:bCs/>
          <w:u w:val="single"/>
          <w:lang w:val="sv-SE" w:eastAsia="zh-CN"/>
        </w:rPr>
      </w:pPr>
      <w:r w:rsidRPr="005B6671">
        <w:rPr>
          <w:b/>
          <w:bCs/>
          <w:u w:val="single"/>
          <w:lang w:val="sv-SE" w:eastAsia="zh-CN"/>
        </w:rPr>
        <w:t>SNR aspect</w:t>
      </w:r>
    </w:p>
    <w:p w14:paraId="7AE992AC" w14:textId="558A5EAD" w:rsidR="00ED760A" w:rsidRDefault="00BA3625" w:rsidP="00C71470">
      <w:pPr>
        <w:jc w:val="both"/>
        <w:rPr>
          <w:lang w:val="sv-SE" w:eastAsia="zh-CN"/>
        </w:rPr>
      </w:pPr>
      <w:r>
        <w:rPr>
          <w:lang w:val="sv-SE" w:eastAsia="zh-CN"/>
        </w:rPr>
        <w:t>T</w:t>
      </w:r>
      <w:r w:rsidR="00526E68" w:rsidRPr="00526E68">
        <w:rPr>
          <w:lang w:val="sv-SE" w:eastAsia="zh-CN"/>
        </w:rPr>
        <w:t>he SNR defin</w:t>
      </w:r>
      <w:r w:rsidR="0003201B">
        <w:rPr>
          <w:lang w:val="sv-SE" w:eastAsia="zh-CN"/>
        </w:rPr>
        <w:t>i</w:t>
      </w:r>
      <w:r w:rsidR="00526E68" w:rsidRPr="00526E68">
        <w:rPr>
          <w:lang w:val="sv-SE" w:eastAsia="zh-CN"/>
        </w:rPr>
        <w:t>tion in 5G demodulation requirements</w:t>
      </w:r>
      <w:r>
        <w:rPr>
          <w:lang w:val="sv-SE" w:eastAsia="zh-CN"/>
        </w:rPr>
        <w:t xml:space="preserve"> is captured in 38.101-4 as below.</w:t>
      </w:r>
    </w:p>
    <w:tbl>
      <w:tblPr>
        <w:tblStyle w:val="aff7"/>
        <w:tblW w:w="0" w:type="auto"/>
        <w:tblLook w:val="04A0" w:firstRow="1" w:lastRow="0" w:firstColumn="1" w:lastColumn="0" w:noHBand="0" w:noVBand="1"/>
      </w:tblPr>
      <w:tblGrid>
        <w:gridCol w:w="9631"/>
      </w:tblGrid>
      <w:tr w:rsidR="00BA3625" w14:paraId="13604AEE" w14:textId="77777777" w:rsidTr="00BA3625">
        <w:tc>
          <w:tcPr>
            <w:tcW w:w="9631" w:type="dxa"/>
          </w:tcPr>
          <w:p w14:paraId="70275297" w14:textId="77777777" w:rsidR="00BA3625" w:rsidRPr="00BA3625" w:rsidRDefault="00BA3625" w:rsidP="00BA3625">
            <w:pPr>
              <w:pStyle w:val="3"/>
              <w:numPr>
                <w:ilvl w:val="0"/>
                <w:numId w:val="0"/>
              </w:numPr>
              <w:spacing w:before="0"/>
              <w:ind w:left="720" w:hanging="720"/>
              <w:outlineLvl w:val="2"/>
              <w:rPr>
                <w:rFonts w:ascii="Times New Roman" w:hAnsi="Times New Roman"/>
                <w:sz w:val="20"/>
                <w:lang w:val="en-US" w:eastAsia="ko-KR"/>
              </w:rPr>
            </w:pPr>
            <w:bookmarkStart w:id="7" w:name="_Toc21338144"/>
            <w:bookmarkStart w:id="8" w:name="_Toc29808252"/>
            <w:bookmarkStart w:id="9" w:name="_Toc37068171"/>
            <w:bookmarkStart w:id="10" w:name="_Toc37083714"/>
            <w:bookmarkStart w:id="11" w:name="_Toc37084056"/>
            <w:bookmarkStart w:id="12" w:name="_Toc40209418"/>
            <w:bookmarkStart w:id="13" w:name="_Toc40209760"/>
            <w:bookmarkStart w:id="14" w:name="_Toc45892719"/>
            <w:bookmarkStart w:id="15" w:name="_Toc53176576"/>
            <w:bookmarkStart w:id="16" w:name="_Toc61120852"/>
            <w:bookmarkStart w:id="17" w:name="_Toc67917996"/>
            <w:bookmarkStart w:id="18" w:name="_Toc76298039"/>
            <w:bookmarkStart w:id="19" w:name="_Toc76572051"/>
            <w:bookmarkStart w:id="20" w:name="_Toc76651918"/>
            <w:bookmarkStart w:id="21" w:name="_Toc76652756"/>
            <w:bookmarkStart w:id="22" w:name="_Toc83742028"/>
            <w:bookmarkStart w:id="23" w:name="_Toc91440518"/>
            <w:bookmarkStart w:id="24" w:name="_Toc98849303"/>
            <w:bookmarkStart w:id="25" w:name="_Toc106543152"/>
            <w:bookmarkStart w:id="26" w:name="_Toc106737247"/>
            <w:bookmarkStart w:id="27" w:name="_Toc107233014"/>
            <w:bookmarkStart w:id="28" w:name="_Toc107234601"/>
            <w:bookmarkStart w:id="29" w:name="_Toc107419570"/>
            <w:bookmarkStart w:id="30" w:name="_Toc107476863"/>
            <w:bookmarkStart w:id="31" w:name="_Toc114565676"/>
            <w:bookmarkStart w:id="32" w:name="_Toc123935969"/>
            <w:bookmarkStart w:id="33" w:name="_Toc124376984"/>
            <w:r w:rsidRPr="00BA3625">
              <w:rPr>
                <w:rFonts w:ascii="Times New Roman" w:hAnsi="Times New Roman"/>
                <w:sz w:val="20"/>
                <w:lang w:val="en-US" w:eastAsia="ko-KR"/>
              </w:rPr>
              <w:lastRenderedPageBreak/>
              <w:t>4.4.2</w:t>
            </w:r>
            <w:r w:rsidRPr="00BA3625">
              <w:rPr>
                <w:rFonts w:ascii="Times New Roman" w:eastAsia="宋体" w:hAnsi="Times New Roman"/>
                <w:sz w:val="20"/>
                <w:lang w:val="en-US" w:eastAsia="zh-CN"/>
              </w:rPr>
              <w:tab/>
            </w:r>
            <w:r w:rsidRPr="00BA3625">
              <w:rPr>
                <w:rFonts w:ascii="Times New Roman" w:hAnsi="Times New Roman"/>
                <w:sz w:val="20"/>
                <w:lang w:val="en-US" w:eastAsia="ko-KR"/>
              </w:rPr>
              <w:t>SNR definition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F986BA9" w14:textId="77777777" w:rsidR="00BA3625" w:rsidRPr="00BA3625" w:rsidRDefault="00BA3625" w:rsidP="00BA3625">
            <w:pPr>
              <w:rPr>
                <w:lang w:val="en-US" w:eastAsia="ko-KR"/>
              </w:rPr>
            </w:pPr>
            <w:r w:rsidRPr="00BA3625">
              <w:rPr>
                <w:lang w:val="en-US" w:eastAsia="ko-KR"/>
              </w:rPr>
              <w:t>For Mode 1 conditions conducted UE demodulation and CSI requirements the SNR</w:t>
            </w:r>
            <w:r w:rsidRPr="00BA3625">
              <w:rPr>
                <w:lang w:val="en-US" w:eastAsia="zh-CN"/>
              </w:rPr>
              <w:t xml:space="preserve"> is defined</w:t>
            </w:r>
            <w:r w:rsidRPr="00BA3625">
              <w:rPr>
                <w:lang w:val="en-US" w:eastAsia="ko-KR"/>
              </w:rPr>
              <w:t xml:space="preserve"> as:</w:t>
            </w:r>
          </w:p>
          <w:p w14:paraId="0566EF2A" w14:textId="77777777" w:rsidR="00BA3625" w:rsidRPr="00BA3625" w:rsidRDefault="00BA3625" w:rsidP="00BA3625">
            <w:pPr>
              <w:keepLines/>
              <w:tabs>
                <w:tab w:val="center" w:pos="4536"/>
                <w:tab w:val="right" w:pos="9072"/>
              </w:tabs>
              <w:rPr>
                <w:noProof/>
                <w:lang w:val="en-US" w:eastAsia="ko-KR"/>
              </w:rPr>
            </w:pPr>
            <w:r w:rsidRPr="00BA3625">
              <w:rPr>
                <w:rFonts w:eastAsia="宋体"/>
                <w:noProof/>
              </w:rPr>
              <w:tab/>
            </w:r>
            <m:oMath>
              <m:r>
                <w:rPr>
                  <w:rFonts w:ascii="Cambria Math" w:eastAsia="宋体" w:hAnsi="Cambria Math"/>
                  <w:noProof/>
                </w:rPr>
                <m:t>SNR=</m:t>
              </m:r>
              <m:f>
                <m:fPr>
                  <m:ctrlPr>
                    <w:rPr>
                      <w:rFonts w:ascii="Cambria Math" w:eastAsia="宋体" w:hAnsi="Cambria Math"/>
                      <w:noProof/>
                    </w:rPr>
                  </m:ctrlPr>
                </m:fPr>
                <m:num>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E</m:t>
                          </m:r>
                        </m:e>
                        <m:sub>
                          <m:r>
                            <w:rPr>
                              <w:rFonts w:ascii="Cambria Math" w:eastAsia="宋体" w:hAnsi="Cambria Math"/>
                              <w:noProof/>
                            </w:rPr>
                            <m:t>s</m:t>
                          </m:r>
                        </m:sub>
                        <m:sup>
                          <m:r>
                            <w:rPr>
                              <w:rFonts w:ascii="Cambria Math" w:eastAsia="宋体" w:hAnsi="Cambria Math"/>
                              <w:noProof/>
                            </w:rPr>
                            <m:t>(j)</m:t>
                          </m:r>
                        </m:sup>
                      </m:sSubSup>
                    </m:e>
                  </m:nary>
                </m:num>
                <m:den>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oc</m:t>
                          </m:r>
                        </m:sub>
                        <m:sup>
                          <m:r>
                            <w:rPr>
                              <w:rFonts w:ascii="Cambria Math" w:eastAsia="宋体" w:hAnsi="Cambria Math"/>
                              <w:noProof/>
                            </w:rPr>
                            <m:t>(j)</m:t>
                          </m:r>
                        </m:sup>
                      </m:sSubSup>
                    </m:e>
                  </m:nary>
                </m:den>
              </m:f>
            </m:oMath>
          </w:p>
          <w:p w14:paraId="58F1DDA5" w14:textId="77777777" w:rsidR="00BA3625" w:rsidRPr="00BA3625" w:rsidRDefault="00BA3625" w:rsidP="00BA3625">
            <w:pPr>
              <w:rPr>
                <w:rFonts w:eastAsia="宋体"/>
              </w:rPr>
            </w:pPr>
            <w:proofErr w:type="gramStart"/>
            <w:r w:rsidRPr="00BA3625">
              <w:rPr>
                <w:rFonts w:eastAsia="宋体"/>
              </w:rPr>
              <w:t>Where</w:t>
            </w:r>
            <w:proofErr w:type="gramEnd"/>
          </w:p>
          <w:p w14:paraId="51D0F668" w14:textId="77777777" w:rsidR="00BA3625" w:rsidRPr="00BA3625" w:rsidRDefault="00BA3625" w:rsidP="00BA3625">
            <w:pPr>
              <w:pStyle w:val="B1"/>
              <w:rPr>
                <w:lang w:eastAsia="ko-KR"/>
              </w:rPr>
            </w:pPr>
            <w:r w:rsidRPr="00BA3625">
              <w:t>-</w:t>
            </w:r>
            <w:r w:rsidRPr="00BA3625">
              <w:tab/>
              <w:t>N</w:t>
            </w:r>
            <w:r w:rsidRPr="00BA3625">
              <w:rPr>
                <w:vertAlign w:val="subscript"/>
              </w:rPr>
              <w:t>RX</w:t>
            </w:r>
            <w:r w:rsidRPr="00BA3625">
              <w:t xml:space="preserve"> denotes the number of receiver antenna connectors and the superscript receiver antenna connector </w:t>
            </w:r>
            <w:r w:rsidRPr="00BA3625">
              <w:rPr>
                <w:i/>
              </w:rPr>
              <w:t>j</w:t>
            </w:r>
            <w:r w:rsidRPr="00BA3625">
              <w:rPr>
                <w:lang w:eastAsia="ko-KR"/>
              </w:rPr>
              <w:t>.</w:t>
            </w:r>
          </w:p>
          <w:p w14:paraId="5889CA19" w14:textId="77777777" w:rsidR="00BA3625" w:rsidRPr="00BA3625" w:rsidRDefault="00BA3625" w:rsidP="00BA3625">
            <w:pPr>
              <w:pStyle w:val="B1"/>
            </w:pPr>
            <w:r w:rsidRPr="00BA3625">
              <w:t>-</w:t>
            </w:r>
            <w:r w:rsidRPr="00BA3625">
              <w:tab/>
            </w:r>
            <w:r w:rsidRPr="00BA3625">
              <w:rPr>
                <w:lang w:eastAsia="ko-KR"/>
              </w:rPr>
              <w:t xml:space="preserve">The </w:t>
            </w:r>
            <w:r w:rsidRPr="00BA3625">
              <w:t xml:space="preserve">above </w:t>
            </w:r>
            <w:r w:rsidRPr="00BA3625">
              <w:rPr>
                <w:lang w:eastAsia="ko-KR"/>
              </w:rPr>
              <w:t xml:space="preserve">SNR </w:t>
            </w:r>
            <w:r w:rsidRPr="00BA3625">
              <w:t>definition assumes that the</w:t>
            </w:r>
            <w:r w:rsidRPr="00BA3625">
              <w:rPr>
                <w:lang w:eastAsia="ko-KR"/>
              </w:rPr>
              <w:t xml:space="preserve"> R</w:t>
            </w:r>
            <w:r w:rsidRPr="00BA3625">
              <w:t>E</w:t>
            </w:r>
            <w:r w:rsidRPr="00BA3625">
              <w:rPr>
                <w:lang w:eastAsia="ko-KR"/>
              </w:rPr>
              <w:t xml:space="preserve">s </w:t>
            </w:r>
            <w:proofErr w:type="gramStart"/>
            <w:r w:rsidRPr="00BA3625">
              <w:rPr>
                <w:lang w:eastAsia="ko-KR"/>
              </w:rPr>
              <w:t>are</w:t>
            </w:r>
            <w:proofErr w:type="gramEnd"/>
            <w:r w:rsidRPr="00BA3625">
              <w:rPr>
                <w:lang w:eastAsia="ko-KR"/>
              </w:rPr>
              <w:t xml:space="preserve"> not</w:t>
            </w:r>
            <w:r w:rsidRPr="00BA3625">
              <w:t xml:space="preserve"> </w:t>
            </w:r>
            <w:r w:rsidRPr="00BA3625">
              <w:rPr>
                <w:lang w:eastAsia="ko-KR"/>
              </w:rPr>
              <w:t>precod</w:t>
            </w:r>
            <w:r w:rsidRPr="00BA3625">
              <w:t>ed, and does not account for any gain which can be associated to the precoding operation.</w:t>
            </w:r>
          </w:p>
          <w:p w14:paraId="391B0483" w14:textId="77777777" w:rsidR="00BA3625" w:rsidRPr="00BA3625" w:rsidRDefault="00BA3625" w:rsidP="00BA3625">
            <w:pPr>
              <w:pStyle w:val="B1"/>
            </w:pPr>
            <w:r w:rsidRPr="00BA3625">
              <w:t>-</w:t>
            </w:r>
            <w:r w:rsidRPr="00BA3625">
              <w:tab/>
              <w:t xml:space="preserve">Unless otherwise stated, the </w:t>
            </w:r>
            <w:r w:rsidRPr="00BA3625">
              <w:rPr>
                <w:rFonts w:eastAsia="Malgun Gothic"/>
              </w:rPr>
              <w:t>SNR</w:t>
            </w:r>
            <w:r w:rsidRPr="00BA3625">
              <w:rPr>
                <w:rFonts w:eastAsia="Malgun Gothic"/>
                <w:lang w:eastAsia="x-none"/>
              </w:rPr>
              <w:t xml:space="preserve"> </w:t>
            </w:r>
            <w:r w:rsidRPr="00BA3625">
              <w:t>refers to the SSS wanted signal.</w:t>
            </w:r>
          </w:p>
          <w:p w14:paraId="5C88F0DA" w14:textId="77777777" w:rsidR="00BA3625" w:rsidRPr="00BA3625" w:rsidRDefault="00BA3625" w:rsidP="00BA3625">
            <w:pPr>
              <w:pStyle w:val="B1"/>
            </w:pPr>
            <w:r w:rsidRPr="00BA3625">
              <w:t>-</w:t>
            </w:r>
            <w:r w:rsidRPr="00BA3625">
              <w:tab/>
              <w:t>The downlink SSS transmit power is defined as the linear average over the power contributions in [W] of all resource elements that carry the SSS within the operating system bandwidth.</w:t>
            </w:r>
          </w:p>
          <w:p w14:paraId="63782640" w14:textId="0E689C2B" w:rsidR="00BA3625" w:rsidRPr="00BA3625" w:rsidRDefault="00BA3625" w:rsidP="00BA3625">
            <w:pPr>
              <w:pStyle w:val="B1"/>
            </w:pPr>
            <w:r w:rsidRPr="00BA3625">
              <w:t>-</w:t>
            </w:r>
            <w:r w:rsidRPr="00BA3625">
              <w:tab/>
              <w:t>The power ratio of other wanted signals to the SSS is defined in clause C.3.1.</w:t>
            </w:r>
          </w:p>
        </w:tc>
      </w:tr>
    </w:tbl>
    <w:p w14:paraId="416D6E42" w14:textId="4D912085" w:rsidR="00BA3625" w:rsidRDefault="00BA3625" w:rsidP="00C71470">
      <w:pPr>
        <w:jc w:val="both"/>
        <w:rPr>
          <w:lang w:val="sv-SE" w:eastAsia="zh-CN"/>
        </w:rPr>
      </w:pPr>
    </w:p>
    <w:p w14:paraId="5399703F" w14:textId="2DD5E029" w:rsidR="00456116" w:rsidRDefault="00456116" w:rsidP="00C71470">
      <w:pPr>
        <w:jc w:val="both"/>
        <w:rPr>
          <w:lang w:val="sv-SE" w:eastAsia="zh-CN"/>
        </w:rPr>
      </w:pPr>
      <w:r>
        <w:rPr>
          <w:lang w:val="sv-SE" w:eastAsia="zh-CN"/>
        </w:rPr>
        <w:t>It clearly mentioned this SNR assuming the REs are not precoded, and doesn’t account for any gain which can be associated to the precoding operation.</w:t>
      </w:r>
      <w:r w:rsidR="00862A70">
        <w:rPr>
          <w:lang w:val="sv-SE" w:eastAsia="zh-CN"/>
        </w:rPr>
        <w:t xml:space="preserve"> </w:t>
      </w:r>
      <w:r w:rsidR="0073496C">
        <w:rPr>
          <w:lang w:val="sv-SE" w:eastAsia="zh-CN"/>
        </w:rPr>
        <w:t xml:space="preserve">However, it seems the proposed SSB SNR values in last RAN4#116bis meeting which shows higher values have considered the </w:t>
      </w:r>
      <w:r w:rsidR="00D90730">
        <w:rPr>
          <w:lang w:val="sv-SE" w:eastAsia="zh-CN"/>
        </w:rPr>
        <w:t>precoding/</w:t>
      </w:r>
      <w:r w:rsidR="0073496C">
        <w:rPr>
          <w:lang w:val="sv-SE" w:eastAsia="zh-CN"/>
        </w:rPr>
        <w:t xml:space="preserve">beamforming gains. </w:t>
      </w:r>
      <w:r w:rsidR="0042094C">
        <w:rPr>
          <w:lang w:val="sv-SE" w:eastAsia="zh-CN"/>
        </w:rPr>
        <w:t>We fully understand the motivation to use</w:t>
      </w:r>
      <w:r w:rsidR="0073496C">
        <w:rPr>
          <w:lang w:val="sv-SE" w:eastAsia="zh-CN"/>
        </w:rPr>
        <w:t xml:space="preserve"> the SNR vlaues </w:t>
      </w:r>
      <w:r w:rsidR="0042094C">
        <w:rPr>
          <w:lang w:val="sv-SE" w:eastAsia="zh-CN"/>
        </w:rPr>
        <w:t>that are representative of real-network conditions. However, we believe it is critical to first</w:t>
      </w:r>
      <w:bookmarkStart w:id="34" w:name="_Hlk213081627"/>
      <w:r w:rsidR="0042094C">
        <w:rPr>
          <w:lang w:val="sv-SE" w:eastAsia="zh-CN"/>
        </w:rPr>
        <w:t xml:space="preserve"> clarify the defin</w:t>
      </w:r>
      <w:r w:rsidR="0003201B">
        <w:rPr>
          <w:lang w:val="sv-SE" w:eastAsia="zh-CN"/>
        </w:rPr>
        <w:t>i</w:t>
      </w:r>
      <w:r w:rsidR="0042094C">
        <w:rPr>
          <w:lang w:val="sv-SE" w:eastAsia="zh-CN"/>
        </w:rPr>
        <w:t xml:space="preserve">tion of so-called SSB SNR, specifically regarding whether it accounts for </w:t>
      </w:r>
      <w:r w:rsidR="00D90730">
        <w:rPr>
          <w:lang w:val="sv-SE" w:eastAsia="zh-CN"/>
        </w:rPr>
        <w:t>the gain provided by precoding/beamforming.</w:t>
      </w:r>
    </w:p>
    <w:bookmarkEnd w:id="34"/>
    <w:p w14:paraId="2CDE4354" w14:textId="4501F020" w:rsidR="00456116" w:rsidRPr="00D90730" w:rsidRDefault="00D90730" w:rsidP="00C71470">
      <w:pPr>
        <w:jc w:val="both"/>
        <w:rPr>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17</w:t>
      </w:r>
      <w:r w:rsidRPr="0017681F">
        <w:rPr>
          <w:b/>
          <w:bCs/>
          <w:lang w:val="sv-SE" w:eastAsia="zh-CN"/>
        </w:rPr>
        <w:t xml:space="preserve">: </w:t>
      </w:r>
      <w:r>
        <w:rPr>
          <w:b/>
          <w:bCs/>
          <w:lang w:val="sv-SE" w:eastAsia="zh-CN"/>
        </w:rPr>
        <w:t>C</w:t>
      </w:r>
      <w:r w:rsidRPr="00D90730">
        <w:rPr>
          <w:b/>
          <w:bCs/>
          <w:lang w:val="sv-SE" w:eastAsia="zh-CN"/>
        </w:rPr>
        <w:t>larify the defin</w:t>
      </w:r>
      <w:r w:rsidR="0003201B">
        <w:rPr>
          <w:b/>
          <w:bCs/>
          <w:lang w:val="sv-SE" w:eastAsia="zh-CN"/>
        </w:rPr>
        <w:t>i</w:t>
      </w:r>
      <w:r w:rsidRPr="00D90730">
        <w:rPr>
          <w:b/>
          <w:bCs/>
          <w:lang w:val="sv-SE" w:eastAsia="zh-CN"/>
        </w:rPr>
        <w:t>tion of so-called SSB SNR, specifically regarding whether it accounts for the gain provided by precoding/beamforming.</w:t>
      </w:r>
    </w:p>
    <w:p w14:paraId="3C237460" w14:textId="77777777" w:rsidR="00526E68" w:rsidRPr="00D90730" w:rsidRDefault="00526E68" w:rsidP="00C71470">
      <w:pPr>
        <w:jc w:val="both"/>
        <w:rPr>
          <w:b/>
          <w:bCs/>
          <w:lang w:val="sv-SE" w:eastAsia="zh-CN"/>
        </w:rPr>
      </w:pPr>
    </w:p>
    <w:p w14:paraId="1D4D9545" w14:textId="2E33F105" w:rsidR="007A5502" w:rsidRPr="007E2301" w:rsidRDefault="007A5502" w:rsidP="007A5502">
      <w:pPr>
        <w:pStyle w:val="2"/>
        <w:numPr>
          <w:ilvl w:val="1"/>
          <w:numId w:val="7"/>
        </w:numPr>
        <w:jc w:val="both"/>
        <w:rPr>
          <w:lang w:val="en-US" w:eastAsia="zh-CN"/>
        </w:rPr>
      </w:pPr>
      <w:r>
        <w:rPr>
          <w:lang w:eastAsia="zh-CN"/>
        </w:rPr>
        <w:t>Interference modelling aspects</w:t>
      </w:r>
    </w:p>
    <w:p w14:paraId="3AF47547" w14:textId="1A2C2D2A" w:rsidR="007A5502" w:rsidRPr="004368D9" w:rsidRDefault="004368D9" w:rsidP="00C71470">
      <w:pPr>
        <w:jc w:val="both"/>
        <w:rPr>
          <w:b/>
          <w:bCs/>
          <w:u w:val="single"/>
          <w:lang w:val="sv-SE" w:eastAsia="zh-CN"/>
        </w:rPr>
      </w:pPr>
      <w:r w:rsidRPr="004368D9">
        <w:rPr>
          <w:b/>
          <w:bCs/>
          <w:u w:val="single"/>
          <w:lang w:val="sv-SE" w:eastAsia="zh-CN"/>
        </w:rPr>
        <w:t>Interference profile</w:t>
      </w:r>
    </w:p>
    <w:p w14:paraId="6FF794BB" w14:textId="75FDC619" w:rsidR="003C69BF" w:rsidRDefault="003C69BF" w:rsidP="008F6D49">
      <w:pPr>
        <w:jc w:val="both"/>
        <w:rPr>
          <w:lang w:eastAsia="zh-CN"/>
        </w:rPr>
      </w:pPr>
      <w:r>
        <w:rPr>
          <w:lang w:eastAsia="zh-CN"/>
        </w:rPr>
        <w:t>Modern dense urban cellular networks are fundamentally interference-limited. The primary performance bottleneck is no longer background noise but co-channel interference from other cells and users sharing the same time-frequency resources. This interference includes:</w:t>
      </w:r>
    </w:p>
    <w:p w14:paraId="23A5AE56" w14:textId="5408E957" w:rsidR="003C69BF" w:rsidRDefault="003C69BF" w:rsidP="008F6D49">
      <w:pPr>
        <w:jc w:val="both"/>
        <w:rPr>
          <w:lang w:eastAsia="zh-CN"/>
        </w:rPr>
      </w:pPr>
      <w:r>
        <w:rPr>
          <w:rFonts w:hint="eastAsia"/>
          <w:lang w:eastAsia="zh-CN"/>
        </w:rPr>
        <w:t>I</w:t>
      </w:r>
      <w:r>
        <w:rPr>
          <w:lang w:eastAsia="zh-CN"/>
        </w:rPr>
        <w:t>nter-Cell Interference: Signals from neighbouring based stations.</w:t>
      </w:r>
    </w:p>
    <w:p w14:paraId="74EC9328" w14:textId="4C01FDB4" w:rsidR="003C69BF" w:rsidRDefault="003C69BF" w:rsidP="008F6D49">
      <w:pPr>
        <w:jc w:val="both"/>
        <w:rPr>
          <w:lang w:eastAsia="zh-CN"/>
        </w:rPr>
      </w:pPr>
      <w:r>
        <w:rPr>
          <w:rFonts w:hint="eastAsia"/>
          <w:lang w:eastAsia="zh-CN"/>
        </w:rPr>
        <w:t>I</w:t>
      </w:r>
      <w:r>
        <w:rPr>
          <w:lang w:eastAsia="zh-CN"/>
        </w:rPr>
        <w:t>ntra-Cell Interference: In multi-user MIMO (MU-MIMO) schemes, signals intended for other users within the same cell.</w:t>
      </w:r>
    </w:p>
    <w:p w14:paraId="7C6BF0B3" w14:textId="1B25CFFB" w:rsidR="00B55524" w:rsidRDefault="003C69BF" w:rsidP="008F6D49">
      <w:pPr>
        <w:jc w:val="both"/>
        <w:rPr>
          <w:lang w:eastAsia="zh-CN"/>
        </w:rPr>
      </w:pPr>
      <w:r>
        <w:rPr>
          <w:lang w:eastAsia="zh-CN"/>
        </w:rPr>
        <w:t>However, i</w:t>
      </w:r>
      <w:r w:rsidR="00CA2816">
        <w:rPr>
          <w:lang w:eastAsia="zh-CN"/>
        </w:rPr>
        <w:t>nterference modelling is a major challenge in link level evaluation platform</w:t>
      </w:r>
      <w:r w:rsidR="001225C6">
        <w:rPr>
          <w:lang w:eastAsia="zh-CN"/>
        </w:rPr>
        <w:t>, since the interference from inter-cell or intra-cell inter-user may not easy to model like system level evaluation platform</w:t>
      </w:r>
      <w:r w:rsidR="00CA2816">
        <w:rPr>
          <w:lang w:eastAsia="zh-CN"/>
        </w:rPr>
        <w:t xml:space="preserve">. </w:t>
      </w:r>
      <w:r w:rsidR="009115F4">
        <w:rPr>
          <w:lang w:eastAsia="zh-CN"/>
        </w:rPr>
        <w:t xml:space="preserve">5G RAN4 demodulation defined requirements </w:t>
      </w:r>
      <w:r w:rsidR="001225C6">
        <w:rPr>
          <w:lang w:eastAsia="zh-CN"/>
        </w:rPr>
        <w:t>with neighbour-cell interference, with 1-2 interfering cells transmitting full-buffer data to mimic congested networks</w:t>
      </w:r>
      <w:r w:rsidR="002C7253">
        <w:rPr>
          <w:lang w:eastAsia="zh-CN"/>
        </w:rPr>
        <w:t xml:space="preserve"> by different INRs</w:t>
      </w:r>
      <w:r w:rsidR="00E65BF0">
        <w:rPr>
          <w:lang w:eastAsia="zh-CN"/>
        </w:rPr>
        <w:t>; and 5G RAN4 demodulation defined requirements with intra-cell inter-user interference,</w:t>
      </w:r>
      <w:r w:rsidR="00306B14">
        <w:rPr>
          <w:lang w:eastAsia="zh-CN"/>
        </w:rPr>
        <w:t xml:space="preserve"> with random QPSK or 16QAM co-scheduled UEs.</w:t>
      </w:r>
      <w:r w:rsidR="00360613">
        <w:rPr>
          <w:lang w:eastAsia="zh-CN"/>
        </w:rPr>
        <w:t xml:space="preserve"> </w:t>
      </w:r>
      <w:r w:rsidR="0092799F">
        <w:rPr>
          <w:lang w:eastAsia="zh-CN"/>
        </w:rPr>
        <w:t xml:space="preserve">With the </w:t>
      </w:r>
      <w:r w:rsidR="009400C6">
        <w:rPr>
          <w:lang w:eastAsia="zh-CN"/>
        </w:rPr>
        <w:t xml:space="preserve">high </w:t>
      </w:r>
      <w:r w:rsidR="0092799F">
        <w:rPr>
          <w:lang w:eastAsia="zh-CN"/>
        </w:rPr>
        <w:t>possibility of introducing SCM channel model</w:t>
      </w:r>
      <w:r w:rsidR="009400C6">
        <w:rPr>
          <w:lang w:eastAsia="zh-CN"/>
        </w:rPr>
        <w:t xml:space="preserve"> in 6G</w:t>
      </w:r>
      <w:r w:rsidR="0092799F">
        <w:rPr>
          <w:lang w:eastAsia="zh-CN"/>
        </w:rPr>
        <w:t>, for 6G interference modelling, further discussion and analysis on the modelling of directions</w:t>
      </w:r>
      <w:r w:rsidR="009400C6">
        <w:rPr>
          <w:lang w:eastAsia="zh-CN"/>
        </w:rPr>
        <w:t>, INRs, modulation orders</w:t>
      </w:r>
      <w:r w:rsidR="0092799F">
        <w:rPr>
          <w:lang w:eastAsia="zh-CN"/>
        </w:rPr>
        <w:t xml:space="preserve"> of interference(s) may be needed.</w:t>
      </w:r>
    </w:p>
    <w:p w14:paraId="34CEDB39" w14:textId="6CF30DE4" w:rsidR="00306B14" w:rsidRDefault="009400C6" w:rsidP="008F6D49">
      <w:pPr>
        <w:jc w:val="both"/>
        <w:rPr>
          <w:b/>
          <w:bCs/>
          <w:lang w:val="sv-SE" w:eastAsia="zh-CN"/>
        </w:rPr>
      </w:pPr>
      <w:r w:rsidRPr="0017681F">
        <w:rPr>
          <w:rFonts w:hint="eastAsia"/>
          <w:b/>
          <w:bCs/>
          <w:lang w:val="sv-SE" w:eastAsia="zh-CN"/>
        </w:rPr>
        <w:t>P</w:t>
      </w:r>
      <w:r w:rsidRPr="0017681F">
        <w:rPr>
          <w:b/>
          <w:bCs/>
          <w:lang w:val="sv-SE" w:eastAsia="zh-CN"/>
        </w:rPr>
        <w:t xml:space="preserve">roposal </w:t>
      </w:r>
      <w:r w:rsidR="0087487F">
        <w:rPr>
          <w:b/>
          <w:bCs/>
          <w:lang w:val="sv-SE" w:eastAsia="zh-CN"/>
        </w:rPr>
        <w:t>18</w:t>
      </w:r>
      <w:r w:rsidRPr="0017681F">
        <w:rPr>
          <w:b/>
          <w:bCs/>
          <w:lang w:val="sv-SE" w:eastAsia="zh-CN"/>
        </w:rPr>
        <w:t xml:space="preserve">: </w:t>
      </w:r>
      <w:r>
        <w:rPr>
          <w:b/>
          <w:bCs/>
          <w:lang w:val="sv-SE" w:eastAsia="zh-CN"/>
        </w:rPr>
        <w:t>F</w:t>
      </w:r>
      <w:r w:rsidRPr="009400C6">
        <w:rPr>
          <w:b/>
          <w:bCs/>
          <w:lang w:val="sv-SE" w:eastAsia="zh-CN"/>
        </w:rPr>
        <w:t xml:space="preserve">or 6G </w:t>
      </w:r>
      <w:r w:rsidR="003922FE">
        <w:rPr>
          <w:b/>
          <w:bCs/>
          <w:lang w:val="sv-SE" w:eastAsia="zh-CN"/>
        </w:rPr>
        <w:t xml:space="preserve">Demodulation with </w:t>
      </w:r>
      <w:r w:rsidRPr="009400C6">
        <w:rPr>
          <w:b/>
          <w:bCs/>
          <w:lang w:val="sv-SE" w:eastAsia="zh-CN"/>
        </w:rPr>
        <w:t xml:space="preserve">interference modelling, further </w:t>
      </w:r>
      <w:r w:rsidR="008C107C">
        <w:rPr>
          <w:b/>
          <w:bCs/>
          <w:lang w:val="sv-SE" w:eastAsia="zh-CN"/>
        </w:rPr>
        <w:t>evaluation</w:t>
      </w:r>
      <w:r w:rsidRPr="009400C6">
        <w:rPr>
          <w:b/>
          <w:bCs/>
          <w:lang w:val="sv-SE" w:eastAsia="zh-CN"/>
        </w:rPr>
        <w:t xml:space="preserve"> and analysis on the modelling of directions, INRs, modulation orders of interference(s)</w:t>
      </w:r>
      <w:r w:rsidR="008A38C1">
        <w:rPr>
          <w:b/>
          <w:bCs/>
          <w:lang w:val="sv-SE" w:eastAsia="zh-CN"/>
        </w:rPr>
        <w:t>, number of layers from interference(s) are needed.</w:t>
      </w:r>
    </w:p>
    <w:p w14:paraId="4368C250" w14:textId="77777777" w:rsidR="00C16C85" w:rsidRDefault="00C16C85" w:rsidP="008F6D49">
      <w:pPr>
        <w:jc w:val="both"/>
        <w:rPr>
          <w:b/>
          <w:bCs/>
          <w:lang w:val="sv-SE" w:eastAsia="zh-CN"/>
        </w:rPr>
      </w:pPr>
    </w:p>
    <w:p w14:paraId="34AADBD8" w14:textId="1E531B8C" w:rsidR="006F5038" w:rsidRDefault="008D01DC" w:rsidP="004E6ABD">
      <w:pPr>
        <w:pStyle w:val="2"/>
        <w:numPr>
          <w:ilvl w:val="1"/>
          <w:numId w:val="7"/>
        </w:numPr>
        <w:jc w:val="both"/>
        <w:rPr>
          <w:lang w:eastAsia="zh-CN"/>
        </w:rPr>
      </w:pPr>
      <w:r>
        <w:rPr>
          <w:lang w:eastAsia="zh-CN"/>
        </w:rPr>
        <w:t>Performance testing and requirements</w:t>
      </w:r>
    </w:p>
    <w:p w14:paraId="6B404610" w14:textId="7B6D2B44" w:rsidR="00E2679C" w:rsidRPr="00E2679C" w:rsidRDefault="00E2679C" w:rsidP="00462C9C">
      <w:pPr>
        <w:jc w:val="both"/>
        <w:rPr>
          <w:b/>
          <w:bCs/>
          <w:u w:val="single"/>
          <w:lang w:val="sv-SE" w:eastAsia="zh-CN"/>
        </w:rPr>
      </w:pPr>
      <w:r w:rsidRPr="00E2679C">
        <w:rPr>
          <w:b/>
          <w:bCs/>
          <w:u w:val="single"/>
          <w:lang w:val="sv-SE" w:eastAsia="zh-CN"/>
        </w:rPr>
        <w:t>Demodulation testing</w:t>
      </w:r>
    </w:p>
    <w:p w14:paraId="7F75D0E3" w14:textId="1DD40E96" w:rsidR="006F5038" w:rsidRDefault="00275522" w:rsidP="00462C9C">
      <w:pPr>
        <w:jc w:val="both"/>
        <w:rPr>
          <w:lang w:val="sv-SE" w:eastAsia="zh-CN"/>
        </w:rPr>
      </w:pPr>
      <w:r>
        <w:rPr>
          <w:lang w:val="sv-SE" w:eastAsia="zh-CN"/>
        </w:rPr>
        <w:lastRenderedPageBreak/>
        <w:t xml:space="preserve">It is essential to define clear and reproducible metrics and methodologies for assessing </w:t>
      </w:r>
      <w:r w:rsidR="00A25F33">
        <w:rPr>
          <w:lang w:val="sv-SE" w:eastAsia="zh-CN"/>
        </w:rPr>
        <w:t xml:space="preserve">6G </w:t>
      </w:r>
      <w:r>
        <w:rPr>
          <w:lang w:val="sv-SE" w:eastAsia="zh-CN"/>
        </w:rPr>
        <w:t xml:space="preserve">demodualtion performance. This may involve BLER vs SNR, SNR vs Throughput analysis, </w:t>
      </w:r>
      <w:r w:rsidR="005E5B65">
        <w:rPr>
          <w:lang w:val="sv-SE" w:eastAsia="zh-CN"/>
        </w:rPr>
        <w:t xml:space="preserve">etc. </w:t>
      </w:r>
    </w:p>
    <w:p w14:paraId="4EE77893" w14:textId="08DDCDFE" w:rsidR="00825999" w:rsidRDefault="00B165A1" w:rsidP="0087794C">
      <w:pPr>
        <w:jc w:val="both"/>
        <w:rPr>
          <w:lang w:val="sv-SE" w:eastAsia="zh-CN"/>
        </w:rPr>
      </w:pPr>
      <w:r>
        <w:rPr>
          <w:lang w:val="sv-SE" w:eastAsia="zh-CN"/>
        </w:rPr>
        <w:t>For</w:t>
      </w:r>
      <w:r w:rsidR="005E5B65">
        <w:rPr>
          <w:lang w:val="sv-SE" w:eastAsia="zh-CN"/>
        </w:rPr>
        <w:t xml:space="preserve"> 5G NR, </w:t>
      </w:r>
      <w:r>
        <w:rPr>
          <w:lang w:val="sv-SE" w:eastAsia="zh-CN"/>
        </w:rPr>
        <w:t>the methodology for evaluating 5G demodulation performance is fundamentally sound and rational when the objective is to isolate and assess the pure physical layer capability of a receiver, independent of the higher-layer network algorithms.</w:t>
      </w:r>
      <w:r w:rsidR="00825999">
        <w:rPr>
          <w:lang w:val="sv-SE" w:eastAsia="zh-CN"/>
        </w:rPr>
        <w:t xml:space="preserve"> </w:t>
      </w:r>
      <w:r w:rsidR="0080287B">
        <w:rPr>
          <w:lang w:val="sv-SE" w:eastAsia="zh-CN"/>
        </w:rPr>
        <w:t xml:space="preserve">RAN4 defines the SNR at fractional of maximum throughput as the test metric for PDSCH demodulation performance requirements, the SNR could reach specified </w:t>
      </w:r>
      <w:r w:rsidR="004C5767" w:rsidRPr="004C5767">
        <w:rPr>
          <w:lang w:val="sv-SE" w:eastAsia="zh-CN"/>
        </w:rPr>
        <w:t>probability of miss-detection of the Downlink Scheduling Grant (Pm-dsg)</w:t>
      </w:r>
      <w:r w:rsidR="0080287B">
        <w:rPr>
          <w:lang w:val="sv-SE" w:eastAsia="zh-CN"/>
        </w:rPr>
        <w:t xml:space="preserve"> as the test metric for P</w:t>
      </w:r>
      <w:r w:rsidR="004C5767">
        <w:rPr>
          <w:lang w:val="sv-SE" w:eastAsia="zh-CN"/>
        </w:rPr>
        <w:t>D</w:t>
      </w:r>
      <w:r w:rsidR="0080287B">
        <w:rPr>
          <w:lang w:val="sv-SE" w:eastAsia="zh-CN"/>
        </w:rPr>
        <w:t>CCH demodulation performance requirements, the MCS values as the test metric for sustained downlink data rate requirements, the gama vlaue as the test metric for CSI reporting performance requirements.</w:t>
      </w:r>
      <w:r w:rsidR="00530CF3">
        <w:rPr>
          <w:lang w:val="sv-SE" w:eastAsia="zh-CN"/>
        </w:rPr>
        <w:t xml:space="preserve"> All these test are based on spe</w:t>
      </w:r>
      <w:r w:rsidR="00407326">
        <w:rPr>
          <w:lang w:val="sv-SE" w:eastAsia="zh-CN"/>
        </w:rPr>
        <w:t>ci</w:t>
      </w:r>
      <w:r w:rsidR="00530CF3">
        <w:rPr>
          <w:lang w:val="sv-SE" w:eastAsia="zh-CN"/>
        </w:rPr>
        <w:t xml:space="preserve">fied MCS value, </w:t>
      </w:r>
      <w:r w:rsidR="00407326">
        <w:rPr>
          <w:lang w:val="sv-SE" w:eastAsia="zh-CN"/>
        </w:rPr>
        <w:t xml:space="preserve">fixed </w:t>
      </w:r>
      <w:r w:rsidR="00530CF3">
        <w:rPr>
          <w:lang w:val="sv-SE" w:eastAsia="zh-CN"/>
        </w:rPr>
        <w:t xml:space="preserve">rank value, </w:t>
      </w:r>
      <w:r w:rsidR="00407326">
        <w:rPr>
          <w:lang w:val="sv-SE" w:eastAsia="zh-CN"/>
        </w:rPr>
        <w:t xml:space="preserve">fixed </w:t>
      </w:r>
      <w:r w:rsidR="00530CF3">
        <w:rPr>
          <w:lang w:val="sv-SE" w:eastAsia="zh-CN"/>
        </w:rPr>
        <w:t xml:space="preserve">channel bandwith and </w:t>
      </w:r>
      <w:r w:rsidR="00407326">
        <w:rPr>
          <w:lang w:val="sv-SE" w:eastAsia="zh-CN"/>
        </w:rPr>
        <w:t xml:space="preserve">fixed </w:t>
      </w:r>
      <w:r w:rsidR="00530CF3">
        <w:rPr>
          <w:lang w:val="sv-SE" w:eastAsia="zh-CN"/>
        </w:rPr>
        <w:t>subframe configuration</w:t>
      </w:r>
      <w:r w:rsidR="0007285C">
        <w:rPr>
          <w:lang w:val="sv-SE" w:eastAsia="zh-CN"/>
        </w:rPr>
        <w:t xml:space="preserve">, which without the impact from </w:t>
      </w:r>
      <w:r w:rsidR="000164B3">
        <w:rPr>
          <w:lang w:val="sv-SE" w:eastAsia="zh-CN"/>
        </w:rPr>
        <w:t>link adaptation</w:t>
      </w:r>
      <w:r w:rsidR="0007285C">
        <w:rPr>
          <w:lang w:val="sv-SE" w:eastAsia="zh-CN"/>
        </w:rPr>
        <w:t xml:space="preserve"> algorithms in network side. </w:t>
      </w:r>
    </w:p>
    <w:p w14:paraId="5672C7D1" w14:textId="0579D6C6" w:rsidR="00DC1DE3" w:rsidRPr="00DC1DE3" w:rsidRDefault="00DC1DE3" w:rsidP="00DC1DE3">
      <w:pPr>
        <w:jc w:val="both"/>
        <w:rPr>
          <w:lang w:val="sv-SE" w:eastAsia="zh-CN"/>
        </w:rPr>
      </w:pPr>
      <w:r w:rsidRPr="00DC1DE3">
        <w:rPr>
          <w:lang w:val="sv-SE" w:eastAsia="zh-CN"/>
        </w:rPr>
        <w:t>The fundamental reason</w:t>
      </w:r>
      <w:r>
        <w:rPr>
          <w:lang w:val="sv-SE" w:eastAsia="zh-CN"/>
        </w:rPr>
        <w:t xml:space="preserve"> for</w:t>
      </w:r>
      <w:r w:rsidRPr="00DC1DE3">
        <w:rPr>
          <w:lang w:val="sv-SE" w:eastAsia="zh-CN"/>
        </w:rPr>
        <w:t xml:space="preserve"> </w:t>
      </w:r>
      <w:r>
        <w:rPr>
          <w:lang w:val="sv-SE" w:eastAsia="zh-CN"/>
        </w:rPr>
        <w:t>l</w:t>
      </w:r>
      <w:r w:rsidRPr="00DC1DE3">
        <w:rPr>
          <w:lang w:val="sv-SE" w:eastAsia="zh-CN"/>
        </w:rPr>
        <w:t xml:space="preserve">ink </w:t>
      </w:r>
      <w:r>
        <w:rPr>
          <w:lang w:val="sv-SE" w:eastAsia="zh-CN"/>
        </w:rPr>
        <w:t>a</w:t>
      </w:r>
      <w:r w:rsidRPr="00DC1DE3">
        <w:rPr>
          <w:lang w:val="sv-SE" w:eastAsia="zh-CN"/>
        </w:rPr>
        <w:t xml:space="preserve">daptation </w:t>
      </w:r>
      <w:r>
        <w:rPr>
          <w:lang w:val="sv-SE" w:eastAsia="zh-CN"/>
        </w:rPr>
        <w:t>s</w:t>
      </w:r>
      <w:r w:rsidRPr="00DC1DE3">
        <w:rPr>
          <w:lang w:val="sv-SE" w:eastAsia="zh-CN"/>
        </w:rPr>
        <w:t xml:space="preserve">hould </w:t>
      </w:r>
      <w:r>
        <w:rPr>
          <w:lang w:val="sv-SE" w:eastAsia="zh-CN"/>
        </w:rPr>
        <w:t>n</w:t>
      </w:r>
      <w:r w:rsidRPr="00DC1DE3">
        <w:rPr>
          <w:lang w:val="sv-SE" w:eastAsia="zh-CN"/>
        </w:rPr>
        <w:t xml:space="preserve">ot </w:t>
      </w:r>
      <w:r>
        <w:rPr>
          <w:lang w:val="sv-SE" w:eastAsia="zh-CN"/>
        </w:rPr>
        <w:t>b</w:t>
      </w:r>
      <w:r w:rsidRPr="00DC1DE3">
        <w:rPr>
          <w:lang w:val="sv-SE" w:eastAsia="zh-CN"/>
        </w:rPr>
        <w:t xml:space="preserve">e </w:t>
      </w:r>
      <w:r>
        <w:rPr>
          <w:lang w:val="sv-SE" w:eastAsia="zh-CN"/>
        </w:rPr>
        <w:t>i</w:t>
      </w:r>
      <w:r w:rsidRPr="00DC1DE3">
        <w:rPr>
          <w:lang w:val="sv-SE" w:eastAsia="zh-CN"/>
        </w:rPr>
        <w:t xml:space="preserve">ntroduced into RAN4 </w:t>
      </w:r>
      <w:r>
        <w:rPr>
          <w:lang w:val="sv-SE" w:eastAsia="zh-CN"/>
        </w:rPr>
        <w:t>d</w:t>
      </w:r>
      <w:r w:rsidRPr="00DC1DE3">
        <w:rPr>
          <w:lang w:val="sv-SE" w:eastAsia="zh-CN"/>
        </w:rPr>
        <w:t xml:space="preserve">emodulation </w:t>
      </w:r>
      <w:r>
        <w:rPr>
          <w:lang w:val="sv-SE" w:eastAsia="zh-CN"/>
        </w:rPr>
        <w:t>p</w:t>
      </w:r>
      <w:r w:rsidRPr="00DC1DE3">
        <w:rPr>
          <w:lang w:val="sv-SE" w:eastAsia="zh-CN"/>
        </w:rPr>
        <w:t xml:space="preserve">erformance </w:t>
      </w:r>
      <w:r>
        <w:rPr>
          <w:lang w:val="sv-SE" w:eastAsia="zh-CN"/>
        </w:rPr>
        <w:t>t</w:t>
      </w:r>
      <w:r w:rsidRPr="00DC1DE3">
        <w:rPr>
          <w:lang w:val="sv-SE" w:eastAsia="zh-CN"/>
        </w:rPr>
        <w:t>esting</w:t>
      </w:r>
      <w:r w:rsidR="0053621E">
        <w:rPr>
          <w:lang w:val="sv-SE" w:eastAsia="zh-CN"/>
        </w:rPr>
        <w:t xml:space="preserve"> </w:t>
      </w:r>
      <w:r w:rsidRPr="00DC1DE3">
        <w:rPr>
          <w:lang w:val="sv-SE" w:eastAsia="zh-CN"/>
        </w:rPr>
        <w:t xml:space="preserve">is a conflict in testing objectives. Demodulation performance tests are designed to measure the intrinsic hardware and algorithmic capability of a receiver, whereas </w:t>
      </w:r>
      <w:r w:rsidR="0053621E">
        <w:rPr>
          <w:lang w:val="sv-SE" w:eastAsia="zh-CN"/>
        </w:rPr>
        <w:t>l</w:t>
      </w:r>
      <w:r w:rsidRPr="00DC1DE3">
        <w:rPr>
          <w:lang w:val="sv-SE" w:eastAsia="zh-CN"/>
        </w:rPr>
        <w:t xml:space="preserve">ink </w:t>
      </w:r>
      <w:r w:rsidR="0053621E">
        <w:rPr>
          <w:lang w:val="sv-SE" w:eastAsia="zh-CN"/>
        </w:rPr>
        <w:t>a</w:t>
      </w:r>
      <w:r w:rsidRPr="00DC1DE3">
        <w:rPr>
          <w:lang w:val="sv-SE" w:eastAsia="zh-CN"/>
        </w:rPr>
        <w:t>daptation is a system-level, feedback-based control loop. Merging them obscures the test's purpose, making it impossible to conduct reproducible, comparable, and attributable performance assessments.</w:t>
      </w:r>
      <w:r w:rsidR="0053621E">
        <w:rPr>
          <w:lang w:val="sv-SE" w:eastAsia="zh-CN"/>
        </w:rPr>
        <w:t xml:space="preserve"> Following</w:t>
      </w:r>
      <w:r w:rsidRPr="00DC1DE3">
        <w:rPr>
          <w:lang w:val="sv-SE" w:eastAsia="zh-CN"/>
        </w:rPr>
        <w:t xml:space="preserve"> is a detailed breakdown of the reasoning:</w:t>
      </w:r>
    </w:p>
    <w:p w14:paraId="1FDD40A7" w14:textId="49C42716" w:rsidR="00DC1DE3" w:rsidRPr="001D49E6" w:rsidRDefault="00DC1DE3" w:rsidP="00DC1DE3">
      <w:pPr>
        <w:jc w:val="both"/>
        <w:rPr>
          <w:u w:val="single"/>
          <w:lang w:val="sv-SE" w:eastAsia="zh-CN"/>
        </w:rPr>
      </w:pPr>
      <w:r w:rsidRPr="001D49E6">
        <w:rPr>
          <w:u w:val="single"/>
          <w:lang w:val="sv-SE" w:eastAsia="zh-CN"/>
        </w:rPr>
        <w:t>Fundamental Conflict in Test Objectives: Benchmarking vs. System Behavior</w:t>
      </w:r>
    </w:p>
    <w:p w14:paraId="2F5723BC" w14:textId="4B79C93A" w:rsidR="00DC1DE3" w:rsidRPr="00DC1DE3" w:rsidRDefault="00DC1DE3" w:rsidP="00DC1DE3">
      <w:pPr>
        <w:jc w:val="both"/>
        <w:rPr>
          <w:lang w:val="sv-SE" w:eastAsia="zh-CN"/>
        </w:rPr>
      </w:pPr>
      <w:r w:rsidRPr="00DC1DE3">
        <w:rPr>
          <w:lang w:val="sv-SE" w:eastAsia="zh-CN"/>
        </w:rPr>
        <w:t>Purpose of Demodulation Performance Testing: This is a "benchmark" or "characterization" test. It aims to answer a fundamental question: What is the physical layer performance limit of this receiver, given an input signal with a specific, known quality</w:t>
      </w:r>
      <w:r w:rsidR="00C316C7">
        <w:rPr>
          <w:lang w:val="sv-SE" w:eastAsia="zh-CN"/>
        </w:rPr>
        <w:t>.</w:t>
      </w:r>
      <w:r w:rsidRPr="00DC1DE3">
        <w:rPr>
          <w:lang w:val="sv-SE" w:eastAsia="zh-CN"/>
        </w:rPr>
        <w:t xml:space="preserve"> It measures the innate performance of the receiver chain</w:t>
      </w:r>
      <w:r w:rsidR="00C316C7">
        <w:rPr>
          <w:lang w:val="sv-SE" w:eastAsia="zh-CN"/>
        </w:rPr>
        <w:t xml:space="preserve"> </w:t>
      </w:r>
      <w:r w:rsidRPr="00DC1DE3">
        <w:rPr>
          <w:lang w:val="sv-SE" w:eastAsia="zh-CN"/>
        </w:rPr>
        <w:t>—</w:t>
      </w:r>
      <w:r w:rsidR="00C316C7">
        <w:rPr>
          <w:lang w:val="sv-SE" w:eastAsia="zh-CN"/>
        </w:rPr>
        <w:t xml:space="preserve"> </w:t>
      </w:r>
      <w:r w:rsidRPr="00DC1DE3">
        <w:rPr>
          <w:lang w:val="sv-SE" w:eastAsia="zh-CN"/>
        </w:rPr>
        <w:t>its channel estimation, equalizer, and decoder in combating noise, channel distortion, and interference.</w:t>
      </w:r>
    </w:p>
    <w:p w14:paraId="2A72982B" w14:textId="7A62BFFE" w:rsidR="00DC1DE3" w:rsidRPr="00DC1DE3" w:rsidRDefault="00DC1DE3" w:rsidP="00DC1DE3">
      <w:pPr>
        <w:jc w:val="both"/>
        <w:rPr>
          <w:lang w:val="sv-SE" w:eastAsia="zh-CN"/>
        </w:rPr>
      </w:pPr>
      <w:r w:rsidRPr="00DC1DE3">
        <w:rPr>
          <w:lang w:val="sv-SE" w:eastAsia="zh-CN"/>
        </w:rPr>
        <w:t>Purpose of Link Adaptation: This is a network functionality designed to optimize system throughput by adjusting the Modulation and Coding Scheme (MCS). It is a dynamic decision made by the transmitter (e.g., gNB) based on channel quality feedback from the receiver.</w:t>
      </w:r>
    </w:p>
    <w:p w14:paraId="09447261" w14:textId="481E47E1" w:rsidR="00DC1DE3" w:rsidRPr="00DC1DE3" w:rsidRDefault="00DC1DE3" w:rsidP="00DC1DE3">
      <w:pPr>
        <w:jc w:val="both"/>
        <w:rPr>
          <w:lang w:val="sv-SE" w:eastAsia="zh-CN"/>
        </w:rPr>
      </w:pPr>
      <w:r w:rsidRPr="00DC1DE3">
        <w:rPr>
          <w:lang w:val="sv-SE" w:eastAsia="zh-CN"/>
        </w:rPr>
        <w:t xml:space="preserve">Introducing </w:t>
      </w:r>
      <w:r w:rsidR="008D26ED">
        <w:rPr>
          <w:lang w:val="sv-SE" w:eastAsia="zh-CN"/>
        </w:rPr>
        <w:t>l</w:t>
      </w:r>
      <w:r w:rsidRPr="00DC1DE3">
        <w:rPr>
          <w:lang w:val="sv-SE" w:eastAsia="zh-CN"/>
        </w:rPr>
        <w:t xml:space="preserve">ink </w:t>
      </w:r>
      <w:r w:rsidR="008D26ED">
        <w:rPr>
          <w:lang w:val="sv-SE" w:eastAsia="zh-CN"/>
        </w:rPr>
        <w:t>a</w:t>
      </w:r>
      <w:r w:rsidRPr="00DC1DE3">
        <w:rPr>
          <w:lang w:val="sv-SE" w:eastAsia="zh-CN"/>
        </w:rPr>
        <w:t>daptation shifts the test goal from "measuring receiver performance" to "measuring the effectiveness of a control loop"</w:t>
      </w:r>
      <w:r w:rsidR="00760749">
        <w:rPr>
          <w:lang w:val="sv-SE" w:eastAsia="zh-CN"/>
        </w:rPr>
        <w:t>.</w:t>
      </w:r>
      <w:r w:rsidRPr="00DC1DE3">
        <w:rPr>
          <w:lang w:val="sv-SE" w:eastAsia="zh-CN"/>
        </w:rPr>
        <w:t xml:space="preserve"> A poor result could be due to either a poor receiver sensitivity or an overly conservative/aggressive adaptation algorithm, making the root cause indeterminate.</w:t>
      </w:r>
    </w:p>
    <w:p w14:paraId="7E143036" w14:textId="42F69F45" w:rsidR="00DC1DE3" w:rsidRPr="009C5C8D" w:rsidRDefault="00DC1DE3" w:rsidP="00DC1DE3">
      <w:pPr>
        <w:jc w:val="both"/>
        <w:rPr>
          <w:u w:val="single"/>
          <w:lang w:val="sv-SE" w:eastAsia="zh-CN"/>
        </w:rPr>
      </w:pPr>
      <w:r w:rsidRPr="009C5C8D">
        <w:rPr>
          <w:u w:val="single"/>
          <w:lang w:val="sv-SE" w:eastAsia="zh-CN"/>
        </w:rPr>
        <w:t>Obscures Root Cause Analysis</w:t>
      </w:r>
    </w:p>
    <w:p w14:paraId="78CA8C04" w14:textId="2F3458CD" w:rsidR="0045683F" w:rsidRPr="0045683F" w:rsidRDefault="00DC1DE3" w:rsidP="0045683F">
      <w:pPr>
        <w:jc w:val="both"/>
        <w:rPr>
          <w:lang w:val="sv-SE" w:eastAsia="zh-CN"/>
        </w:rPr>
      </w:pPr>
      <w:r w:rsidRPr="00DC1DE3">
        <w:rPr>
          <w:lang w:val="sv-SE" w:eastAsia="zh-CN"/>
        </w:rPr>
        <w:t>When a test fails (e.g., throughput is not achieved), clear attribution is critical for debugging.</w:t>
      </w:r>
      <w:r w:rsidR="0017798D">
        <w:rPr>
          <w:lang w:val="sv-SE" w:eastAsia="zh-CN"/>
        </w:rPr>
        <w:t xml:space="preserve"> </w:t>
      </w:r>
      <w:r w:rsidRPr="00DC1DE3">
        <w:rPr>
          <w:lang w:val="sv-SE" w:eastAsia="zh-CN"/>
        </w:rPr>
        <w:t xml:space="preserve">In </w:t>
      </w:r>
      <w:r w:rsidR="00D72F7A">
        <w:rPr>
          <w:lang w:val="sv-SE" w:eastAsia="zh-CN"/>
        </w:rPr>
        <w:t>the</w:t>
      </w:r>
      <w:r w:rsidRPr="00DC1DE3">
        <w:rPr>
          <w:lang w:val="sv-SE" w:eastAsia="zh-CN"/>
        </w:rPr>
        <w:t xml:space="preserve"> </w:t>
      </w:r>
      <w:r w:rsidR="0017798D">
        <w:rPr>
          <w:rFonts w:hint="eastAsia"/>
          <w:lang w:val="sv-SE" w:eastAsia="zh-CN"/>
        </w:rPr>
        <w:t>F</w:t>
      </w:r>
      <w:r w:rsidR="0017798D">
        <w:rPr>
          <w:lang w:val="sv-SE" w:eastAsia="zh-CN"/>
        </w:rPr>
        <w:t>RC</w:t>
      </w:r>
      <w:r w:rsidRPr="00DC1DE3">
        <w:rPr>
          <w:lang w:val="sv-SE" w:eastAsia="zh-CN"/>
        </w:rPr>
        <w:t xml:space="preserve"> </w:t>
      </w:r>
      <w:r w:rsidR="0017798D">
        <w:rPr>
          <w:lang w:val="sv-SE" w:eastAsia="zh-CN"/>
        </w:rPr>
        <w:t>style t</w:t>
      </w:r>
      <w:r w:rsidRPr="00DC1DE3">
        <w:rPr>
          <w:lang w:val="sv-SE" w:eastAsia="zh-CN"/>
        </w:rPr>
        <w:t>est: If the receiver fails to demodulate a fixed QPSK or 16QAM signal under the specified SNR and channel conditions, the problem is unequivocally with the receiver.</w:t>
      </w:r>
      <w:r w:rsidR="00D72F7A">
        <w:rPr>
          <w:lang w:val="sv-SE" w:eastAsia="zh-CN"/>
        </w:rPr>
        <w:t xml:space="preserve"> However, w</w:t>
      </w:r>
      <w:r w:rsidRPr="00DC1DE3">
        <w:rPr>
          <w:lang w:val="sv-SE" w:eastAsia="zh-CN"/>
        </w:rPr>
        <w:t xml:space="preserve">ith </w:t>
      </w:r>
      <w:r w:rsidR="00D72F7A">
        <w:rPr>
          <w:lang w:val="sv-SE" w:eastAsia="zh-CN"/>
        </w:rPr>
        <w:t>l</w:t>
      </w:r>
      <w:r w:rsidRPr="00DC1DE3">
        <w:rPr>
          <w:lang w:val="sv-SE" w:eastAsia="zh-CN"/>
        </w:rPr>
        <w:t xml:space="preserve">ink </w:t>
      </w:r>
      <w:r w:rsidR="00D72F7A">
        <w:rPr>
          <w:lang w:val="sv-SE" w:eastAsia="zh-CN"/>
        </w:rPr>
        <w:t>a</w:t>
      </w:r>
      <w:r w:rsidRPr="00DC1DE3">
        <w:rPr>
          <w:lang w:val="sv-SE" w:eastAsia="zh-CN"/>
        </w:rPr>
        <w:t xml:space="preserve">daptation </w:t>
      </w:r>
      <w:r w:rsidR="00D72F7A">
        <w:rPr>
          <w:lang w:val="sv-SE" w:eastAsia="zh-CN"/>
        </w:rPr>
        <w:t>i</w:t>
      </w:r>
      <w:r w:rsidRPr="00DC1DE3">
        <w:rPr>
          <w:lang w:val="sv-SE" w:eastAsia="zh-CN"/>
        </w:rPr>
        <w:t>ntroduced</w:t>
      </w:r>
      <w:r w:rsidR="00D72F7A">
        <w:rPr>
          <w:lang w:val="sv-SE" w:eastAsia="zh-CN"/>
        </w:rPr>
        <w:t xml:space="preserve"> test</w:t>
      </w:r>
      <w:r w:rsidRPr="00DC1DE3">
        <w:rPr>
          <w:lang w:val="sv-SE" w:eastAsia="zh-CN"/>
        </w:rPr>
        <w:t>: Failure could be due to</w:t>
      </w:r>
      <w:r w:rsidR="00D72F7A">
        <w:rPr>
          <w:lang w:val="sv-SE" w:eastAsia="zh-CN"/>
        </w:rPr>
        <w:t xml:space="preserve"> receiver’s CQI measurement</w:t>
      </w:r>
      <w:r w:rsidR="0045683F">
        <w:rPr>
          <w:lang w:val="sv-SE" w:eastAsia="zh-CN"/>
        </w:rPr>
        <w:t>/report</w:t>
      </w:r>
      <w:r w:rsidR="00D72F7A">
        <w:rPr>
          <w:lang w:val="sv-SE" w:eastAsia="zh-CN"/>
        </w:rPr>
        <w:t xml:space="preserve"> or </w:t>
      </w:r>
      <w:r w:rsidR="0045683F">
        <w:rPr>
          <w:lang w:val="sv-SE" w:eastAsia="zh-CN"/>
        </w:rPr>
        <w:t>t</w:t>
      </w:r>
      <w:r w:rsidR="0045683F" w:rsidRPr="0045683F">
        <w:rPr>
          <w:lang w:val="sv-SE" w:eastAsia="zh-CN"/>
        </w:rPr>
        <w:t>he adaptation algorithm itself is flawed and selects an MCS that is too high.</w:t>
      </w:r>
      <w:r w:rsidR="0045683F">
        <w:rPr>
          <w:lang w:val="sv-SE" w:eastAsia="zh-CN"/>
        </w:rPr>
        <w:t xml:space="preserve"> </w:t>
      </w:r>
      <w:r w:rsidR="0045683F" w:rsidRPr="0045683F">
        <w:rPr>
          <w:lang w:val="sv-SE" w:eastAsia="zh-CN"/>
        </w:rPr>
        <w:t>This ambiguity makes it extremely difficult for engineers to identify and fix the underlying issue.</w:t>
      </w:r>
    </w:p>
    <w:p w14:paraId="26060D82" w14:textId="77777777" w:rsidR="0050696D" w:rsidRDefault="0045683F" w:rsidP="0050696D">
      <w:pPr>
        <w:jc w:val="both"/>
        <w:rPr>
          <w:lang w:val="sv-SE" w:eastAsia="zh-CN"/>
        </w:rPr>
      </w:pPr>
      <w:r>
        <w:rPr>
          <w:lang w:val="sv-SE" w:eastAsia="zh-CN"/>
        </w:rPr>
        <w:t>Given above reasons, t</w:t>
      </w:r>
      <w:r w:rsidRPr="0045683F">
        <w:rPr>
          <w:lang w:val="sv-SE" w:eastAsia="zh-CN"/>
        </w:rPr>
        <w:t xml:space="preserve">he </w:t>
      </w:r>
      <w:r>
        <w:rPr>
          <w:lang w:val="sv-SE" w:eastAsia="zh-CN"/>
        </w:rPr>
        <w:t>c</w:t>
      </w:r>
      <w:r w:rsidRPr="0045683F">
        <w:rPr>
          <w:lang w:val="sv-SE" w:eastAsia="zh-CN"/>
        </w:rPr>
        <w:t xml:space="preserve">orrect </w:t>
      </w:r>
      <w:r>
        <w:rPr>
          <w:lang w:val="sv-SE" w:eastAsia="zh-CN"/>
        </w:rPr>
        <w:t>m</w:t>
      </w:r>
      <w:r w:rsidRPr="0045683F">
        <w:rPr>
          <w:lang w:val="sv-SE" w:eastAsia="zh-CN"/>
        </w:rPr>
        <w:t>ethodology</w:t>
      </w:r>
      <w:r w:rsidR="008636DE">
        <w:rPr>
          <w:lang w:val="sv-SE" w:eastAsia="zh-CN"/>
        </w:rPr>
        <w:t xml:space="preserve"> should be specify specific tests for different purposes</w:t>
      </w:r>
      <w:r w:rsidR="00057E49">
        <w:rPr>
          <w:lang w:val="sv-SE" w:eastAsia="zh-CN"/>
        </w:rPr>
        <w:t xml:space="preserve"> as: </w:t>
      </w:r>
    </w:p>
    <w:p w14:paraId="39464EBD" w14:textId="516E2FC1" w:rsidR="0045683F" w:rsidRDefault="0050696D" w:rsidP="0050696D">
      <w:pPr>
        <w:jc w:val="both"/>
        <w:rPr>
          <w:lang w:val="sv-SE" w:eastAsia="zh-CN"/>
        </w:rPr>
      </w:pPr>
      <w:r>
        <w:rPr>
          <w:lang w:val="sv-SE" w:eastAsia="zh-CN"/>
        </w:rPr>
        <w:t>F</w:t>
      </w:r>
      <w:r w:rsidR="00057E49">
        <w:rPr>
          <w:lang w:val="sv-SE" w:eastAsia="zh-CN"/>
        </w:rPr>
        <w:t xml:space="preserve">or CSI reporting performance test, </w:t>
      </w:r>
      <w:r>
        <w:rPr>
          <w:lang w:val="sv-SE" w:eastAsia="zh-CN"/>
        </w:rPr>
        <w:t>s</w:t>
      </w:r>
      <w:r w:rsidR="0045683F" w:rsidRPr="0045683F">
        <w:rPr>
          <w:lang w:val="sv-SE" w:eastAsia="zh-CN"/>
        </w:rPr>
        <w:t>pecifically tests how accurately the receiver can measure and report the C</w:t>
      </w:r>
      <w:r>
        <w:rPr>
          <w:lang w:val="sv-SE" w:eastAsia="zh-CN"/>
        </w:rPr>
        <w:t>SI</w:t>
      </w:r>
      <w:r w:rsidR="0045683F" w:rsidRPr="0045683F">
        <w:rPr>
          <w:lang w:val="sv-SE" w:eastAsia="zh-CN"/>
        </w:rPr>
        <w:t xml:space="preserve"> under different channel conditions. </w:t>
      </w:r>
      <w:r>
        <w:rPr>
          <w:lang w:val="sv-SE" w:eastAsia="zh-CN"/>
        </w:rPr>
        <w:t>In which</w:t>
      </w:r>
      <w:r w:rsidR="0045683F" w:rsidRPr="0045683F">
        <w:rPr>
          <w:lang w:val="sv-SE" w:eastAsia="zh-CN"/>
        </w:rPr>
        <w:t>, the channel is fixed, and the receiver's reported value is checked against an expected range.</w:t>
      </w:r>
    </w:p>
    <w:p w14:paraId="18954D30" w14:textId="54B625C1" w:rsidR="00DC1DE3" w:rsidRDefault="0050696D" w:rsidP="0045683F">
      <w:pPr>
        <w:jc w:val="both"/>
        <w:rPr>
          <w:lang w:val="sv-SE" w:eastAsia="zh-CN"/>
        </w:rPr>
      </w:pPr>
      <w:r>
        <w:rPr>
          <w:lang w:val="sv-SE" w:eastAsia="zh-CN"/>
        </w:rPr>
        <w:t>For d</w:t>
      </w:r>
      <w:r w:rsidR="0045683F" w:rsidRPr="0045683F">
        <w:rPr>
          <w:lang w:val="sv-SE" w:eastAsia="zh-CN"/>
        </w:rPr>
        <w:t xml:space="preserve">emodulation </w:t>
      </w:r>
      <w:r>
        <w:rPr>
          <w:lang w:val="sv-SE" w:eastAsia="zh-CN"/>
        </w:rPr>
        <w:t>p</w:t>
      </w:r>
      <w:r w:rsidR="0045683F" w:rsidRPr="0045683F">
        <w:rPr>
          <w:lang w:val="sv-SE" w:eastAsia="zh-CN"/>
        </w:rPr>
        <w:t xml:space="preserve">erformance </w:t>
      </w:r>
      <w:r>
        <w:rPr>
          <w:lang w:val="sv-SE" w:eastAsia="zh-CN"/>
        </w:rPr>
        <w:t>t</w:t>
      </w:r>
      <w:r w:rsidR="0045683F" w:rsidRPr="0045683F">
        <w:rPr>
          <w:lang w:val="sv-SE" w:eastAsia="zh-CN"/>
        </w:rPr>
        <w:t xml:space="preserve">est: </w:t>
      </w:r>
      <w:r>
        <w:rPr>
          <w:lang w:val="sv-SE" w:eastAsia="zh-CN"/>
        </w:rPr>
        <w:t>t</w:t>
      </w:r>
      <w:r w:rsidR="0045683F" w:rsidRPr="0045683F">
        <w:rPr>
          <w:lang w:val="sv-SE" w:eastAsia="zh-CN"/>
        </w:rPr>
        <w:t>he MCS is fixed. The receiver's ability to demodulate is tested across various channel conditions and SNR levels. This directly measures its physical-layer capability.</w:t>
      </w:r>
    </w:p>
    <w:p w14:paraId="45BCF9D5" w14:textId="2BBDD86A" w:rsidR="007D4B4F" w:rsidRPr="007D4B4F" w:rsidRDefault="007D4B4F" w:rsidP="007D4B4F">
      <w:pPr>
        <w:jc w:val="both"/>
        <w:rPr>
          <w:lang w:val="sv-SE" w:eastAsia="zh-CN"/>
        </w:rPr>
      </w:pPr>
      <w:r>
        <w:rPr>
          <w:lang w:val="sv-SE" w:eastAsia="zh-CN"/>
        </w:rPr>
        <w:t>For s</w:t>
      </w:r>
      <w:r w:rsidRPr="007D4B4F">
        <w:rPr>
          <w:lang w:val="sv-SE" w:eastAsia="zh-CN"/>
        </w:rPr>
        <w:t>ystem-</w:t>
      </w:r>
      <w:r>
        <w:rPr>
          <w:lang w:val="sv-SE" w:eastAsia="zh-CN"/>
        </w:rPr>
        <w:t>l</w:t>
      </w:r>
      <w:r w:rsidRPr="007D4B4F">
        <w:rPr>
          <w:lang w:val="sv-SE" w:eastAsia="zh-CN"/>
        </w:rPr>
        <w:t xml:space="preserve">evel </w:t>
      </w:r>
      <w:r>
        <w:rPr>
          <w:lang w:val="sv-SE" w:eastAsia="zh-CN"/>
        </w:rPr>
        <w:t>t</w:t>
      </w:r>
      <w:r w:rsidRPr="007D4B4F">
        <w:rPr>
          <w:lang w:val="sv-SE" w:eastAsia="zh-CN"/>
        </w:rPr>
        <w:t xml:space="preserve">hroughput </w:t>
      </w:r>
      <w:r>
        <w:rPr>
          <w:lang w:val="sv-SE" w:eastAsia="zh-CN"/>
        </w:rPr>
        <w:t>t</w:t>
      </w:r>
      <w:r w:rsidRPr="007D4B4F">
        <w:rPr>
          <w:lang w:val="sv-SE" w:eastAsia="zh-CN"/>
        </w:rPr>
        <w:t>est: It is at this higher level of testing (e.g., system simulation or field trials) that full Link Adaptation is enabled. This evaluates the end-to-end performance of the entire system, including the base station algorithm and the UE's capabilities.</w:t>
      </w:r>
    </w:p>
    <w:p w14:paraId="69DDA30B" w14:textId="17FC49C2" w:rsidR="007D4B4F" w:rsidRPr="007D4B4F" w:rsidRDefault="003F6EE6" w:rsidP="007D4B4F">
      <w:pPr>
        <w:jc w:val="both"/>
        <w:rPr>
          <w:lang w:val="sv-SE" w:eastAsia="zh-CN"/>
        </w:rPr>
      </w:pPr>
      <w:r>
        <w:rPr>
          <w:lang w:val="sv-SE" w:eastAsia="zh-CN"/>
        </w:rPr>
        <w:t xml:space="preserve">In conclusion, </w:t>
      </w:r>
      <w:r w:rsidR="007D4B4F" w:rsidRPr="007D4B4F">
        <w:rPr>
          <w:lang w:val="sv-SE" w:eastAsia="zh-CN"/>
        </w:rPr>
        <w:t xml:space="preserve">RAN4 demodulation performance tests should not introduce </w:t>
      </w:r>
      <w:r>
        <w:rPr>
          <w:lang w:val="sv-SE" w:eastAsia="zh-CN"/>
        </w:rPr>
        <w:t>l</w:t>
      </w:r>
      <w:r w:rsidR="007D4B4F" w:rsidRPr="007D4B4F">
        <w:rPr>
          <w:lang w:val="sv-SE" w:eastAsia="zh-CN"/>
        </w:rPr>
        <w:t xml:space="preserve">ink </w:t>
      </w:r>
      <w:r>
        <w:rPr>
          <w:lang w:val="sv-SE" w:eastAsia="zh-CN"/>
        </w:rPr>
        <w:t>a</w:t>
      </w:r>
      <w:r w:rsidR="007D4B4F" w:rsidRPr="007D4B4F">
        <w:rPr>
          <w:lang w:val="sv-SE" w:eastAsia="zh-CN"/>
        </w:rPr>
        <w:t>daptation because their goal is to establish an absolute benchmark of the receiver's physical-layer performance, not to evaluate the behavior of a dynamic system.</w:t>
      </w:r>
      <w:r>
        <w:rPr>
          <w:lang w:val="sv-SE" w:eastAsia="zh-CN"/>
        </w:rPr>
        <w:t xml:space="preserve"> </w:t>
      </w:r>
      <w:r w:rsidRPr="003F6EE6">
        <w:rPr>
          <w:lang w:val="sv-SE" w:eastAsia="zh-CN"/>
        </w:rPr>
        <w:t xml:space="preserve">By testing with a </w:t>
      </w:r>
      <w:r>
        <w:rPr>
          <w:lang w:val="sv-SE" w:eastAsia="zh-CN"/>
        </w:rPr>
        <w:t>f</w:t>
      </w:r>
      <w:r w:rsidRPr="003F6EE6">
        <w:rPr>
          <w:lang w:val="sv-SE" w:eastAsia="zh-CN"/>
        </w:rPr>
        <w:t xml:space="preserve">ixed </w:t>
      </w:r>
      <w:r>
        <w:rPr>
          <w:rFonts w:hint="eastAsia"/>
          <w:lang w:val="sv-SE" w:eastAsia="zh-CN"/>
        </w:rPr>
        <w:t>F</w:t>
      </w:r>
      <w:r>
        <w:rPr>
          <w:lang w:val="sv-SE" w:eastAsia="zh-CN"/>
        </w:rPr>
        <w:t>RC</w:t>
      </w:r>
      <w:r w:rsidRPr="00DC1DE3">
        <w:rPr>
          <w:lang w:val="sv-SE" w:eastAsia="zh-CN"/>
        </w:rPr>
        <w:t xml:space="preserve"> </w:t>
      </w:r>
      <w:r>
        <w:rPr>
          <w:lang w:val="sv-SE" w:eastAsia="zh-CN"/>
        </w:rPr>
        <w:t>style</w:t>
      </w:r>
      <w:r w:rsidRPr="003F6EE6">
        <w:rPr>
          <w:lang w:val="sv-SE" w:eastAsia="zh-CN"/>
        </w:rPr>
        <w:t xml:space="preserve">, we obtain a reproducible, comparable, and attributable metric that fairly evaluates the fundamental demodulation capability of different receiver designs. The performance of the </w:t>
      </w:r>
      <w:r>
        <w:rPr>
          <w:lang w:val="sv-SE" w:eastAsia="zh-CN"/>
        </w:rPr>
        <w:t>l</w:t>
      </w:r>
      <w:r w:rsidRPr="003F6EE6">
        <w:rPr>
          <w:lang w:val="sv-SE" w:eastAsia="zh-CN"/>
        </w:rPr>
        <w:t xml:space="preserve">ink </w:t>
      </w:r>
      <w:r>
        <w:rPr>
          <w:lang w:val="sv-SE" w:eastAsia="zh-CN"/>
        </w:rPr>
        <w:t>a</w:t>
      </w:r>
      <w:r w:rsidRPr="003F6EE6">
        <w:rPr>
          <w:lang w:val="sv-SE" w:eastAsia="zh-CN"/>
        </w:rPr>
        <w:t>daptation loop is rightfully reserved for other, dedicated test cases.</w:t>
      </w:r>
    </w:p>
    <w:p w14:paraId="3C09FF4C" w14:textId="52840417" w:rsidR="003F6EE6" w:rsidRDefault="003F6EE6" w:rsidP="003F6EE6">
      <w:pPr>
        <w:jc w:val="both"/>
        <w:rPr>
          <w:b/>
          <w:bCs/>
          <w:lang w:eastAsia="zh-CN"/>
        </w:rPr>
      </w:pPr>
      <w:r>
        <w:rPr>
          <w:rFonts w:hint="eastAsia"/>
          <w:b/>
          <w:bCs/>
          <w:lang w:eastAsia="zh-CN"/>
        </w:rPr>
        <w:t>O</w:t>
      </w:r>
      <w:r>
        <w:rPr>
          <w:b/>
          <w:bCs/>
          <w:lang w:eastAsia="zh-CN"/>
        </w:rPr>
        <w:t>bservation 5: F</w:t>
      </w:r>
      <w:r w:rsidRPr="00331F64">
        <w:rPr>
          <w:b/>
          <w:bCs/>
          <w:lang w:eastAsia="zh-CN"/>
        </w:rPr>
        <w:t xml:space="preserve">or </w:t>
      </w:r>
      <w:r w:rsidR="005A2148">
        <w:rPr>
          <w:b/>
          <w:bCs/>
          <w:lang w:eastAsia="zh-CN"/>
        </w:rPr>
        <w:t>6G D</w:t>
      </w:r>
      <w:r w:rsidRPr="00331F64">
        <w:rPr>
          <w:b/>
          <w:bCs/>
          <w:lang w:eastAsia="zh-CN"/>
        </w:rPr>
        <w:t xml:space="preserve">emodulation performance test, current method of using </w:t>
      </w:r>
      <w:r>
        <w:rPr>
          <w:b/>
          <w:bCs/>
          <w:lang w:eastAsia="zh-CN"/>
        </w:rPr>
        <w:t xml:space="preserve">FRC style, i.e., </w:t>
      </w:r>
      <w:r w:rsidRPr="00331F64">
        <w:rPr>
          <w:b/>
          <w:bCs/>
          <w:lang w:eastAsia="zh-CN"/>
        </w:rPr>
        <w:t>specified MCS value, fixed rank value, fixed channel bandwi</w:t>
      </w:r>
      <w:r>
        <w:rPr>
          <w:b/>
          <w:bCs/>
          <w:lang w:eastAsia="zh-CN"/>
        </w:rPr>
        <w:t>d</w:t>
      </w:r>
      <w:r w:rsidRPr="00331F64">
        <w:rPr>
          <w:b/>
          <w:bCs/>
          <w:lang w:eastAsia="zh-CN"/>
        </w:rPr>
        <w:t xml:space="preserve">th and fixed subframe configuration is the correct and reasonable approach. </w:t>
      </w:r>
    </w:p>
    <w:p w14:paraId="6693C852" w14:textId="77777777" w:rsidR="003F6EE6" w:rsidRDefault="003F6EE6" w:rsidP="003F6EE6">
      <w:pPr>
        <w:jc w:val="both"/>
        <w:rPr>
          <w:b/>
          <w:bCs/>
          <w:lang w:eastAsia="zh-CN"/>
        </w:rPr>
      </w:pPr>
      <w:r w:rsidRPr="006D2D04">
        <w:rPr>
          <w:b/>
          <w:bCs/>
          <w:lang w:eastAsia="zh-CN"/>
        </w:rPr>
        <w:t>Proposal 1</w:t>
      </w:r>
      <w:r>
        <w:rPr>
          <w:b/>
          <w:bCs/>
          <w:lang w:eastAsia="zh-CN"/>
        </w:rPr>
        <w:t>9</w:t>
      </w:r>
      <w:r w:rsidRPr="006D2D04">
        <w:rPr>
          <w:b/>
          <w:bCs/>
          <w:lang w:eastAsia="zh-CN"/>
        </w:rPr>
        <w:t>: For 6G Demodulation</w:t>
      </w:r>
      <w:r>
        <w:rPr>
          <w:b/>
          <w:bCs/>
          <w:lang w:eastAsia="zh-CN"/>
        </w:rPr>
        <w:t xml:space="preserve"> study</w:t>
      </w:r>
      <w:r w:rsidRPr="006D2D04">
        <w:rPr>
          <w:b/>
          <w:bCs/>
          <w:lang w:eastAsia="zh-CN"/>
        </w:rPr>
        <w:t>,</w:t>
      </w:r>
      <w:r>
        <w:rPr>
          <w:b/>
          <w:bCs/>
          <w:lang w:eastAsia="zh-CN"/>
        </w:rPr>
        <w:t xml:space="preserve"> use 5G NR </w:t>
      </w:r>
      <w:r w:rsidRPr="006D2D04">
        <w:rPr>
          <w:b/>
          <w:bCs/>
          <w:lang w:eastAsia="zh-CN"/>
        </w:rPr>
        <w:t xml:space="preserve">FRC style, i.e., specified MCS value, fixed rank value, fixed channel bandwidth and fixed subframe configuration </w:t>
      </w:r>
      <w:r>
        <w:rPr>
          <w:b/>
          <w:bCs/>
          <w:lang w:eastAsia="zh-CN"/>
        </w:rPr>
        <w:t>as the starting point.</w:t>
      </w:r>
    </w:p>
    <w:p w14:paraId="76C4C093" w14:textId="77777777" w:rsidR="007D4B4F" w:rsidRPr="003F6EE6" w:rsidRDefault="007D4B4F" w:rsidP="007D4B4F">
      <w:pPr>
        <w:jc w:val="both"/>
        <w:rPr>
          <w:lang w:eastAsia="zh-CN"/>
        </w:rPr>
      </w:pPr>
    </w:p>
    <w:p w14:paraId="14962566" w14:textId="2E0B7545" w:rsidR="00D72F7A" w:rsidRPr="008F3188" w:rsidRDefault="008F3188" w:rsidP="0087794C">
      <w:pPr>
        <w:jc w:val="both"/>
        <w:rPr>
          <w:b/>
          <w:bCs/>
          <w:u w:val="single"/>
          <w:lang w:val="sv-SE" w:eastAsia="zh-CN"/>
        </w:rPr>
      </w:pPr>
      <w:r w:rsidRPr="008F3188">
        <w:rPr>
          <w:b/>
          <w:bCs/>
          <w:u w:val="single"/>
          <w:lang w:val="sv-SE" w:eastAsia="zh-CN"/>
        </w:rPr>
        <w:t>CSI reporting test methodologies</w:t>
      </w:r>
    </w:p>
    <w:p w14:paraId="23D5F987" w14:textId="32097B3A" w:rsidR="002A6A2A" w:rsidRPr="00235745" w:rsidRDefault="002A6A2A" w:rsidP="0087794C">
      <w:pPr>
        <w:jc w:val="both"/>
        <w:rPr>
          <w:lang w:eastAsia="zh-CN"/>
        </w:rPr>
      </w:pPr>
      <w:r w:rsidRPr="00235745">
        <w:rPr>
          <w:lang w:eastAsia="zh-CN"/>
        </w:rPr>
        <w:t xml:space="preserve">Based on above analysis and potential RAN1’s </w:t>
      </w:r>
      <w:r w:rsidR="00956C6A" w:rsidRPr="00235745">
        <w:rPr>
          <w:lang w:eastAsia="zh-CN"/>
        </w:rPr>
        <w:t>enhancement</w:t>
      </w:r>
      <w:r w:rsidRPr="00235745">
        <w:rPr>
          <w:lang w:eastAsia="zh-CN"/>
        </w:rPr>
        <w:t xml:space="preserve"> on the </w:t>
      </w:r>
      <w:r w:rsidR="00956C6A" w:rsidRPr="00235745">
        <w:rPr>
          <w:lang w:eastAsia="zh-CN"/>
        </w:rPr>
        <w:t>CSI reporting</w:t>
      </w:r>
      <w:r w:rsidR="005D2052">
        <w:rPr>
          <w:lang w:eastAsia="zh-CN"/>
        </w:rPr>
        <w:t xml:space="preserve"> for 6GR</w:t>
      </w:r>
      <w:r w:rsidR="00956C6A" w:rsidRPr="00235745">
        <w:rPr>
          <w:lang w:eastAsia="zh-CN"/>
        </w:rPr>
        <w:t xml:space="preserve">. </w:t>
      </w:r>
      <w:r w:rsidR="00235745">
        <w:rPr>
          <w:lang w:eastAsia="zh-CN"/>
        </w:rPr>
        <w:t>It is meaningful to study the CSI reporting performance testing in terms of throughput/SNR instead of measuring gamma.</w:t>
      </w:r>
    </w:p>
    <w:p w14:paraId="42897D86" w14:textId="77D714CC" w:rsidR="0072001E" w:rsidRPr="00235745" w:rsidRDefault="0072001E" w:rsidP="0087794C">
      <w:pPr>
        <w:jc w:val="both"/>
        <w:rPr>
          <w:lang w:eastAsia="zh-CN"/>
        </w:rPr>
      </w:pPr>
      <w:r w:rsidRPr="006D2D04">
        <w:rPr>
          <w:b/>
          <w:bCs/>
          <w:lang w:eastAsia="zh-CN"/>
        </w:rPr>
        <w:t xml:space="preserve">Proposal </w:t>
      </w:r>
      <w:r>
        <w:rPr>
          <w:b/>
          <w:bCs/>
          <w:lang w:eastAsia="zh-CN"/>
        </w:rPr>
        <w:t>20</w:t>
      </w:r>
      <w:r w:rsidRPr="006D2D04">
        <w:rPr>
          <w:b/>
          <w:bCs/>
          <w:lang w:eastAsia="zh-CN"/>
        </w:rPr>
        <w:t xml:space="preserve">: For 6G </w:t>
      </w:r>
      <w:r>
        <w:rPr>
          <w:b/>
          <w:bCs/>
          <w:lang w:eastAsia="zh-CN"/>
        </w:rPr>
        <w:t>CSI reporting performance test, study</w:t>
      </w:r>
      <w:r w:rsidR="005A2148">
        <w:rPr>
          <w:b/>
          <w:bCs/>
          <w:lang w:eastAsia="zh-CN"/>
        </w:rPr>
        <w:t xml:space="preserve"> t</w:t>
      </w:r>
      <w:r w:rsidR="005A2148" w:rsidRPr="005A2148">
        <w:rPr>
          <w:b/>
          <w:bCs/>
          <w:lang w:eastAsia="zh-CN"/>
        </w:rPr>
        <w:t xml:space="preserve">he </w:t>
      </w:r>
      <w:r w:rsidR="005A2148">
        <w:rPr>
          <w:b/>
          <w:bCs/>
          <w:lang w:eastAsia="zh-CN"/>
        </w:rPr>
        <w:t xml:space="preserve">feasibility for </w:t>
      </w:r>
      <w:r w:rsidR="005A2148" w:rsidRPr="005A2148">
        <w:rPr>
          <w:b/>
          <w:bCs/>
          <w:lang w:eastAsia="zh-CN"/>
        </w:rPr>
        <w:t>CSI reporting performance testing in terms of throughput/SNR instead of measuring gamma.</w:t>
      </w:r>
    </w:p>
    <w:p w14:paraId="4A1EEE55" w14:textId="77777777" w:rsidR="008F3188" w:rsidRDefault="008F3188" w:rsidP="0087794C">
      <w:pPr>
        <w:jc w:val="both"/>
        <w:rPr>
          <w:b/>
          <w:bCs/>
          <w:lang w:eastAsia="zh-CN"/>
        </w:rPr>
      </w:pPr>
    </w:p>
    <w:p w14:paraId="2172CB1E" w14:textId="0E1D513F" w:rsidR="006B2EA0" w:rsidRDefault="0033339E" w:rsidP="004E6ABD">
      <w:pPr>
        <w:pStyle w:val="2"/>
        <w:numPr>
          <w:ilvl w:val="1"/>
          <w:numId w:val="7"/>
        </w:numPr>
        <w:jc w:val="both"/>
        <w:rPr>
          <w:lang w:eastAsia="zh-CN"/>
        </w:rPr>
      </w:pPr>
      <w:r>
        <w:rPr>
          <w:lang w:eastAsia="zh-CN"/>
        </w:rPr>
        <w:t>New TE functionalities</w:t>
      </w:r>
    </w:p>
    <w:p w14:paraId="2E2E9D34" w14:textId="0F0F14AE" w:rsidR="00A15226" w:rsidRDefault="009013B5" w:rsidP="00ED64B5">
      <w:pPr>
        <w:jc w:val="both"/>
        <w:rPr>
          <w:lang w:val="sv-SE" w:eastAsia="zh-CN"/>
        </w:rPr>
      </w:pPr>
      <w:r>
        <w:rPr>
          <w:lang w:val="sv-SE" w:eastAsia="zh-CN"/>
        </w:rPr>
        <w:t>D</w:t>
      </w:r>
      <w:r w:rsidRPr="009013B5">
        <w:rPr>
          <w:lang w:val="sv-SE" w:eastAsia="zh-CN"/>
        </w:rPr>
        <w:t xml:space="preserve">uring </w:t>
      </w:r>
      <w:r>
        <w:rPr>
          <w:lang w:val="sv-SE" w:eastAsia="zh-CN"/>
        </w:rPr>
        <w:t>last RNA4#116bis</w:t>
      </w:r>
      <w:r w:rsidRPr="009013B5">
        <w:rPr>
          <w:lang w:val="sv-SE" w:eastAsia="zh-CN"/>
        </w:rPr>
        <w:t xml:space="preserve"> meeting, we discussed some new </w:t>
      </w:r>
      <w:r>
        <w:rPr>
          <w:lang w:val="sv-SE" w:eastAsia="zh-CN"/>
        </w:rPr>
        <w:t>functionalities</w:t>
      </w:r>
      <w:r w:rsidRPr="009013B5">
        <w:rPr>
          <w:lang w:val="sv-SE" w:eastAsia="zh-CN"/>
        </w:rPr>
        <w:t xml:space="preserve"> related to </w:t>
      </w:r>
      <w:r>
        <w:rPr>
          <w:lang w:val="sv-SE" w:eastAsia="zh-CN"/>
        </w:rPr>
        <w:t>TE (</w:t>
      </w:r>
      <w:r w:rsidRPr="009013B5">
        <w:rPr>
          <w:lang w:val="sv-SE" w:eastAsia="zh-CN"/>
        </w:rPr>
        <w:t xml:space="preserve">testing </w:t>
      </w:r>
      <w:r>
        <w:rPr>
          <w:lang w:val="sv-SE" w:eastAsia="zh-CN"/>
        </w:rPr>
        <w:t>equipment)</w:t>
      </w:r>
      <w:r w:rsidRPr="009013B5">
        <w:rPr>
          <w:lang w:val="sv-SE" w:eastAsia="zh-CN"/>
        </w:rPr>
        <w:t xml:space="preserve">. We believe these discussions are necessary, as in 5G, there are indeed certain features that cannot be tested or have their testing metrics defined due to a lack of </w:t>
      </w:r>
      <w:r>
        <w:rPr>
          <w:lang w:val="sv-SE" w:eastAsia="zh-CN"/>
        </w:rPr>
        <w:t>TE</w:t>
      </w:r>
      <w:r w:rsidRPr="009013B5">
        <w:rPr>
          <w:lang w:val="sv-SE" w:eastAsia="zh-CN"/>
        </w:rPr>
        <w:t xml:space="preserve"> support. However, we must also recognize the core issue and confirm the necessity of supporting these specific functions.</w:t>
      </w:r>
    </w:p>
    <w:p w14:paraId="3C62647C" w14:textId="74244316" w:rsidR="00A15226" w:rsidRPr="00A15226" w:rsidRDefault="00A15226" w:rsidP="00ED64B5">
      <w:pPr>
        <w:jc w:val="both"/>
        <w:rPr>
          <w:b/>
          <w:bCs/>
          <w:u w:val="single"/>
          <w:lang w:val="sv-SE" w:eastAsia="zh-CN"/>
        </w:rPr>
      </w:pPr>
      <w:r w:rsidRPr="00A15226">
        <w:rPr>
          <w:b/>
          <w:bCs/>
          <w:u w:val="single"/>
          <w:lang w:val="sv-SE" w:eastAsia="zh-CN"/>
        </w:rPr>
        <w:t>OLLA with link adaptation</w:t>
      </w:r>
    </w:p>
    <w:p w14:paraId="60C81EA9" w14:textId="29E82FD4" w:rsidR="00ED64B5" w:rsidRDefault="003F0986" w:rsidP="00ED64B5">
      <w:pPr>
        <w:jc w:val="both"/>
        <w:rPr>
          <w:lang w:val="sv-SE" w:eastAsia="zh-CN"/>
        </w:rPr>
      </w:pPr>
      <w:r>
        <w:rPr>
          <w:lang w:val="sv-SE" w:eastAsia="zh-CN"/>
        </w:rPr>
        <w:t>One proposal to include OLLA in ATP requirements was raised in last RAN4#116bis meeting, the details of the proposal are copied as below.</w:t>
      </w:r>
    </w:p>
    <w:tbl>
      <w:tblPr>
        <w:tblStyle w:val="aff7"/>
        <w:tblW w:w="0" w:type="auto"/>
        <w:tblLook w:val="04A0" w:firstRow="1" w:lastRow="0" w:firstColumn="1" w:lastColumn="0" w:noHBand="0" w:noVBand="1"/>
      </w:tblPr>
      <w:tblGrid>
        <w:gridCol w:w="9631"/>
      </w:tblGrid>
      <w:tr w:rsidR="003F0986" w14:paraId="64626959" w14:textId="77777777" w:rsidTr="003F0986">
        <w:tc>
          <w:tcPr>
            <w:tcW w:w="9631" w:type="dxa"/>
          </w:tcPr>
          <w:p w14:paraId="2E707338" w14:textId="77777777" w:rsidR="003F0986" w:rsidRDefault="003F0986" w:rsidP="003F0986">
            <w:pPr>
              <w:rPr>
                <w:b/>
                <w:u w:val="single"/>
                <w:lang w:eastAsia="ko-KR"/>
              </w:rPr>
            </w:pPr>
            <w:r>
              <w:rPr>
                <w:b/>
                <w:u w:val="single"/>
                <w:lang w:eastAsia="ko-KR"/>
              </w:rPr>
              <w:t>OLLA with link adaptation</w:t>
            </w:r>
          </w:p>
          <w:p w14:paraId="6EB6E6C4" w14:textId="77777777" w:rsidR="003F0986" w:rsidRDefault="003F0986" w:rsidP="003F0986">
            <w:pPr>
              <w:pStyle w:val="aff8"/>
              <w:numPr>
                <w:ilvl w:val="0"/>
                <w:numId w:val="45"/>
              </w:numPr>
              <w:overflowPunct/>
              <w:autoSpaceDE/>
              <w:adjustRightInd/>
              <w:ind w:left="720" w:firstLineChars="0"/>
              <w:textAlignment w:val="auto"/>
              <w:rPr>
                <w:rFonts w:eastAsia="宋体"/>
                <w:szCs w:val="24"/>
                <w:lang w:eastAsia="zh-CN"/>
              </w:rPr>
            </w:pPr>
            <w:r>
              <w:rPr>
                <w:rFonts w:eastAsia="宋体"/>
                <w:szCs w:val="24"/>
                <w:lang w:eastAsia="zh-CN"/>
              </w:rPr>
              <w:t>Proposals</w:t>
            </w:r>
          </w:p>
          <w:p w14:paraId="79BFE695" w14:textId="77777777" w:rsidR="003F0986" w:rsidRDefault="003F0986" w:rsidP="003F0986">
            <w:pPr>
              <w:pStyle w:val="aff8"/>
              <w:numPr>
                <w:ilvl w:val="1"/>
                <w:numId w:val="45"/>
              </w:numPr>
              <w:overflowPunct/>
              <w:autoSpaceDE/>
              <w:adjustRightInd/>
              <w:ind w:firstLineChars="0"/>
              <w:textAlignment w:val="auto"/>
              <w:rPr>
                <w:rFonts w:eastAsia="宋体"/>
                <w:szCs w:val="24"/>
                <w:lang w:eastAsia="zh-CN"/>
              </w:rPr>
            </w:pPr>
            <w:r>
              <w:rPr>
                <w:szCs w:val="24"/>
                <w:lang w:eastAsia="zh-CN"/>
              </w:rPr>
              <w:t xml:space="preserve">Option 1: </w:t>
            </w:r>
            <w:bookmarkStart w:id="35" w:name="_Hlk213144130"/>
            <w:r>
              <w:rPr>
                <w:szCs w:val="24"/>
                <w:lang w:eastAsia="zh-CN"/>
              </w:rPr>
              <w:t>Study to include OLLA in ATP requirements</w:t>
            </w:r>
            <w:bookmarkEnd w:id="35"/>
            <w:r>
              <w:rPr>
                <w:szCs w:val="24"/>
                <w:lang w:eastAsia="zh-CN"/>
              </w:rPr>
              <w:t>.</w:t>
            </w:r>
          </w:p>
          <w:p w14:paraId="51FDEC39" w14:textId="77777777" w:rsidR="003F0986" w:rsidRDefault="003F0986" w:rsidP="003F0986">
            <w:pPr>
              <w:pStyle w:val="aff8"/>
              <w:numPr>
                <w:ilvl w:val="2"/>
                <w:numId w:val="45"/>
              </w:numPr>
              <w:overflowPunct/>
              <w:autoSpaceDE/>
              <w:adjustRightInd/>
              <w:ind w:firstLineChars="0"/>
              <w:textAlignment w:val="auto"/>
              <w:rPr>
                <w:rFonts w:eastAsia="宋体"/>
                <w:szCs w:val="24"/>
                <w:lang w:eastAsia="zh-CN"/>
              </w:rPr>
            </w:pPr>
            <w:r>
              <w:rPr>
                <w:szCs w:val="24"/>
                <w:lang w:eastAsia="zh-CN"/>
              </w:rPr>
              <w:t>Option 1A: Use proposed OLLA model from R4-2300703 as a starting point.</w:t>
            </w:r>
          </w:p>
          <w:p w14:paraId="60958D81" w14:textId="4E1E7883" w:rsidR="003F0986" w:rsidRPr="003F0986" w:rsidRDefault="003F0986" w:rsidP="003F0986">
            <w:pPr>
              <w:pStyle w:val="aff8"/>
              <w:numPr>
                <w:ilvl w:val="2"/>
                <w:numId w:val="45"/>
              </w:numPr>
              <w:overflowPunct/>
              <w:autoSpaceDE/>
              <w:adjustRightInd/>
              <w:ind w:firstLineChars="0"/>
              <w:textAlignment w:val="auto"/>
              <w:rPr>
                <w:rFonts w:eastAsia="宋体"/>
                <w:szCs w:val="24"/>
                <w:lang w:eastAsia="zh-CN"/>
              </w:rPr>
            </w:pPr>
            <w:r>
              <w:rPr>
                <w:szCs w:val="24"/>
                <w:lang w:eastAsia="zh-CN"/>
              </w:rPr>
              <w:t>Option 1</w:t>
            </w:r>
            <w:r>
              <w:rPr>
                <w:rFonts w:hint="eastAsia"/>
                <w:szCs w:val="24"/>
                <w:lang w:val="en-US" w:eastAsia="zh-CN"/>
              </w:rPr>
              <w:t>B</w:t>
            </w:r>
            <w:r>
              <w:rPr>
                <w:szCs w:val="24"/>
                <w:lang w:eastAsia="zh-CN"/>
              </w:rPr>
              <w:t xml:space="preserve">: Study </w:t>
            </w:r>
            <w:r>
              <w:rPr>
                <w:rFonts w:hint="eastAsia"/>
                <w:szCs w:val="24"/>
                <w:lang w:val="en-US" w:eastAsia="zh-CN"/>
              </w:rPr>
              <w:t xml:space="preserve">the feasibility </w:t>
            </w:r>
            <w:r>
              <w:rPr>
                <w:szCs w:val="24"/>
                <w:lang w:val="en-US" w:eastAsia="zh-CN"/>
              </w:rPr>
              <w:t>to</w:t>
            </w:r>
            <w:r>
              <w:rPr>
                <w:szCs w:val="24"/>
                <w:lang w:eastAsia="zh-CN"/>
              </w:rPr>
              <w:t xml:space="preserve"> include</w:t>
            </w:r>
            <w:r>
              <w:rPr>
                <w:szCs w:val="24"/>
                <w:lang w:val="en-US" w:eastAsia="zh-CN"/>
              </w:rPr>
              <w:t xml:space="preserve"> </w:t>
            </w:r>
            <w:r>
              <w:rPr>
                <w:szCs w:val="24"/>
                <w:lang w:eastAsia="zh-CN"/>
              </w:rPr>
              <w:t>OLLA in ATP requirements.</w:t>
            </w:r>
          </w:p>
        </w:tc>
      </w:tr>
    </w:tbl>
    <w:p w14:paraId="1BF4BFBB" w14:textId="77777777" w:rsidR="00D369EE" w:rsidRDefault="00D369EE" w:rsidP="00ED64B5">
      <w:pPr>
        <w:jc w:val="both"/>
        <w:rPr>
          <w:lang w:val="sv-SE" w:eastAsia="zh-CN"/>
        </w:rPr>
      </w:pPr>
    </w:p>
    <w:p w14:paraId="4B7FA591" w14:textId="58F97047" w:rsidR="003F0986" w:rsidRPr="00F41A7E" w:rsidRDefault="00F41A7E" w:rsidP="00ED64B5">
      <w:pPr>
        <w:jc w:val="both"/>
        <w:rPr>
          <w:lang w:val="sv-SE" w:eastAsia="zh-CN"/>
        </w:rPr>
      </w:pPr>
      <w:r>
        <w:rPr>
          <w:lang w:val="sv-SE" w:eastAsia="zh-CN"/>
        </w:rPr>
        <w:t>C</w:t>
      </w:r>
      <w:r>
        <w:rPr>
          <w:rFonts w:hint="eastAsia"/>
          <w:lang w:val="sv-SE" w:eastAsia="zh-CN"/>
        </w:rPr>
        <w:t>urrent</w:t>
      </w:r>
      <w:r>
        <w:rPr>
          <w:lang w:val="sv-SE" w:eastAsia="zh-CN"/>
        </w:rPr>
        <w:t xml:space="preserve">ly, RAN4 defines ATP requirments for 5G based on </w:t>
      </w:r>
      <w:r w:rsidR="00D369EE">
        <w:rPr>
          <w:lang w:val="sv-SE" w:eastAsia="zh-CN"/>
        </w:rPr>
        <w:t>inner loop link adaptation which</w:t>
      </w:r>
      <w:r w:rsidR="00D11A97">
        <w:rPr>
          <w:lang w:val="sv-SE" w:eastAsia="zh-CN"/>
        </w:rPr>
        <w:t xml:space="preserve"> use immediate CQI feedback from UE to select the best MCS for next transmission. While outer loop link adaptation (OLLA) fine-tunes that relationship between CQI to MCS based on actual results (BLER)</w:t>
      </w:r>
      <w:r w:rsidR="000D3EA0">
        <w:rPr>
          <w:lang w:val="sv-SE" w:eastAsia="zh-CN"/>
        </w:rPr>
        <w:t xml:space="preserve"> by network side</w:t>
      </w:r>
      <w:r w:rsidR="00D11A97">
        <w:rPr>
          <w:lang w:val="sv-SE" w:eastAsia="zh-CN"/>
        </w:rPr>
        <w:t>.</w:t>
      </w:r>
    </w:p>
    <w:p w14:paraId="69BB754F" w14:textId="0370E9C5" w:rsidR="000D3EA0" w:rsidRPr="000D3EA0" w:rsidRDefault="000D3EA0" w:rsidP="000D3EA0">
      <w:pPr>
        <w:jc w:val="both"/>
        <w:rPr>
          <w:lang w:val="sv-SE" w:eastAsia="zh-CN"/>
        </w:rPr>
      </w:pPr>
      <w:r w:rsidRPr="000D3EA0">
        <w:rPr>
          <w:lang w:val="sv-SE" w:eastAsia="zh-CN"/>
        </w:rPr>
        <w:t>By excluding network</w:t>
      </w:r>
      <w:r>
        <w:rPr>
          <w:lang w:val="sv-SE" w:eastAsia="zh-CN"/>
        </w:rPr>
        <w:t xml:space="preserve"> </w:t>
      </w:r>
      <w:r w:rsidRPr="000D3EA0">
        <w:rPr>
          <w:lang w:val="sv-SE" w:eastAsia="zh-CN"/>
        </w:rPr>
        <w:t>side algorithms like OLLA, the evalution focuses squarely on the efficiency and robustness of fundamental receiver functions. OLLA is a network algorithm that dynamically adjusts the MCS values based on BLER feedback from UE to maintain a target reliability. Introducing OLLA would:</w:t>
      </w:r>
    </w:p>
    <w:p w14:paraId="579051D5" w14:textId="77777777" w:rsidR="000D3EA0" w:rsidRPr="000D3EA0" w:rsidRDefault="000D3EA0" w:rsidP="000D3EA0">
      <w:pPr>
        <w:jc w:val="both"/>
        <w:rPr>
          <w:lang w:val="sv-SE" w:eastAsia="zh-CN"/>
        </w:rPr>
      </w:pPr>
      <w:r w:rsidRPr="000D3EA0">
        <w:rPr>
          <w:lang w:val="sv-SE" w:eastAsia="zh-CN"/>
        </w:rPr>
        <w:t>1)</w:t>
      </w:r>
      <w:r w:rsidRPr="000D3EA0">
        <w:rPr>
          <w:lang w:val="sv-SE" w:eastAsia="zh-CN"/>
        </w:rPr>
        <w:tab/>
        <w:t>Introduce variability: The evaluation result would depend on the convergence speed and specific implementation of the OLLA algorithm, which is vendor-specific and not standardized.</w:t>
      </w:r>
    </w:p>
    <w:p w14:paraId="56A03510" w14:textId="77777777" w:rsidR="000D3EA0" w:rsidRPr="000D3EA0" w:rsidRDefault="000D3EA0" w:rsidP="000D3EA0">
      <w:pPr>
        <w:jc w:val="both"/>
        <w:rPr>
          <w:lang w:val="sv-SE" w:eastAsia="zh-CN"/>
        </w:rPr>
      </w:pPr>
      <w:r w:rsidRPr="000D3EA0">
        <w:rPr>
          <w:lang w:val="sv-SE" w:eastAsia="zh-CN"/>
        </w:rPr>
        <w:t>2)</w:t>
      </w:r>
      <w:r w:rsidRPr="000D3EA0">
        <w:rPr>
          <w:lang w:val="sv-SE" w:eastAsia="zh-CN"/>
        </w:rPr>
        <w:tab/>
        <w:t>Mask true PHY performance: A receiver with poor raw demodulation capability might appear better if the OLLA algorithm is overly conservative, while an excellent receiver might be penalized by an aggressive OLLA algorithm.</w:t>
      </w:r>
    </w:p>
    <w:p w14:paraId="5B209B1A" w14:textId="77777777" w:rsidR="000D3EA0" w:rsidRPr="000D3EA0" w:rsidRDefault="000D3EA0" w:rsidP="000D3EA0">
      <w:pPr>
        <w:jc w:val="both"/>
        <w:rPr>
          <w:lang w:val="sv-SE" w:eastAsia="zh-CN"/>
        </w:rPr>
      </w:pPr>
      <w:r w:rsidRPr="000D3EA0">
        <w:rPr>
          <w:lang w:val="sv-SE" w:eastAsia="zh-CN"/>
        </w:rPr>
        <w:t>3)</w:t>
      </w:r>
      <w:r w:rsidRPr="000D3EA0">
        <w:rPr>
          <w:lang w:val="sv-SE" w:eastAsia="zh-CN"/>
        </w:rPr>
        <w:tab/>
        <w:t>Complicate root-cause analysis: If performance is poor, it would be difficult to determine if the issue lies in the demodulator itself or in the network’s link adaptation strategy.</w:t>
      </w:r>
    </w:p>
    <w:p w14:paraId="037A0EDD" w14:textId="5E756B49" w:rsidR="004A1F7A" w:rsidRDefault="00FD64A0" w:rsidP="00FD64A0">
      <w:pPr>
        <w:jc w:val="both"/>
        <w:rPr>
          <w:lang w:val="sv-SE" w:eastAsia="zh-CN"/>
        </w:rPr>
      </w:pPr>
      <w:r w:rsidRPr="00FD64A0">
        <w:rPr>
          <w:lang w:val="sv-SE" w:eastAsia="zh-CN"/>
        </w:rPr>
        <w:t xml:space="preserve">Consequently, we conclude that introducing </w:t>
      </w:r>
      <w:r>
        <w:rPr>
          <w:lang w:val="sv-SE" w:eastAsia="zh-CN"/>
        </w:rPr>
        <w:t>OLLA</w:t>
      </w:r>
      <w:r w:rsidRPr="00FD64A0">
        <w:rPr>
          <w:lang w:val="sv-SE" w:eastAsia="zh-CN"/>
        </w:rPr>
        <w:t xml:space="preserve"> into </w:t>
      </w:r>
      <w:r>
        <w:rPr>
          <w:lang w:val="sv-SE" w:eastAsia="zh-CN"/>
        </w:rPr>
        <w:t>ATP requirements</w:t>
      </w:r>
      <w:r w:rsidRPr="00FD64A0">
        <w:rPr>
          <w:lang w:val="sv-SE" w:eastAsia="zh-CN"/>
        </w:rPr>
        <w:t xml:space="preserve"> would introduce more disadvantages than advantages. The complexity, extended test time, and marginal value it adds in a controlled test environment do not justify its implementation, especially when the link performance is already validated by other means.</w:t>
      </w:r>
    </w:p>
    <w:p w14:paraId="33D113F9" w14:textId="3BDA9892" w:rsidR="00FD64A0" w:rsidRDefault="002C289E" w:rsidP="00FD64A0">
      <w:pPr>
        <w:jc w:val="both"/>
        <w:rPr>
          <w:lang w:val="sv-SE" w:eastAsia="zh-CN"/>
        </w:rPr>
      </w:pPr>
      <w:r>
        <w:rPr>
          <w:lang w:val="sv-SE" w:eastAsia="zh-CN"/>
        </w:rPr>
        <w:t xml:space="preserve">Furthermore, currently, OLLA algorithm study could only based on 5G physical </w:t>
      </w:r>
      <w:r w:rsidR="007717D3">
        <w:rPr>
          <w:lang w:val="sv-SE" w:eastAsia="zh-CN"/>
        </w:rPr>
        <w:t xml:space="preserve">layer </w:t>
      </w:r>
      <w:r>
        <w:rPr>
          <w:lang w:val="sv-SE" w:eastAsia="zh-CN"/>
        </w:rPr>
        <w:t xml:space="preserve">architecture. </w:t>
      </w:r>
      <w:r w:rsidR="007717D3" w:rsidRPr="007717D3">
        <w:rPr>
          <w:lang w:val="sv-SE" w:eastAsia="zh-CN"/>
        </w:rPr>
        <w:t xml:space="preserve">Ensuring that 5G-based OLLA algorithms seamlessly transition to 6G is an inherently flawed objective. The core premise of OLLA—to cautiously adjust the MCS-CQI mapping based on BLER feedback—is sound, but its 5G implementation is tightly coupled with the existing </w:t>
      </w:r>
      <w:r w:rsidR="007717D3">
        <w:rPr>
          <w:lang w:val="sv-SE" w:eastAsia="zh-CN"/>
        </w:rPr>
        <w:t xml:space="preserve">5G </w:t>
      </w:r>
      <w:r w:rsidR="007717D3" w:rsidRPr="007717D3">
        <w:rPr>
          <w:lang w:val="sv-SE" w:eastAsia="zh-CN"/>
        </w:rPr>
        <w:t>PHY layer.</w:t>
      </w:r>
      <w:r w:rsidR="007717D3">
        <w:rPr>
          <w:lang w:val="sv-SE" w:eastAsia="zh-CN"/>
        </w:rPr>
        <w:t xml:space="preserve"> Without 6G PHY layer details, it is meaningless to study the 6G OLLA algorithm.</w:t>
      </w:r>
    </w:p>
    <w:p w14:paraId="4C1BE457" w14:textId="27953F91" w:rsidR="00B07E55" w:rsidRDefault="00B07E55" w:rsidP="00FD64A0">
      <w:pPr>
        <w:jc w:val="both"/>
        <w:rPr>
          <w:lang w:val="sv-SE" w:eastAsia="zh-CN"/>
        </w:rPr>
      </w:pPr>
      <w:r>
        <w:rPr>
          <w:lang w:val="sv-SE" w:eastAsia="zh-CN"/>
        </w:rPr>
        <w:t>In addition, we totally understand that the motivation to introduce OLLA in ATP requirements is trying to model the real field situation. However, the problem is i</w:t>
      </w:r>
      <w:r w:rsidRPr="00B07E55">
        <w:rPr>
          <w:lang w:val="sv-SE" w:eastAsia="zh-CN"/>
        </w:rPr>
        <w:t>t is hard to ensure the studied OLLA algorithm is close enough to the</w:t>
      </w:r>
      <w:r>
        <w:rPr>
          <w:lang w:val="sv-SE" w:eastAsia="zh-CN"/>
        </w:rPr>
        <w:t xml:space="preserve"> real</w:t>
      </w:r>
      <w:r w:rsidRPr="00B07E55">
        <w:rPr>
          <w:lang w:val="sv-SE" w:eastAsia="zh-CN"/>
        </w:rPr>
        <w:t xml:space="preserve"> field</w:t>
      </w:r>
      <w:r>
        <w:rPr>
          <w:lang w:val="sv-SE" w:eastAsia="zh-CN"/>
        </w:rPr>
        <w:t>.</w:t>
      </w:r>
    </w:p>
    <w:p w14:paraId="67746CDB" w14:textId="48E71FCC" w:rsidR="007717D3" w:rsidRDefault="007717D3" w:rsidP="00FD64A0">
      <w:pPr>
        <w:jc w:val="both"/>
        <w:rPr>
          <w:b/>
          <w:bCs/>
          <w:lang w:eastAsia="zh-CN"/>
        </w:rPr>
      </w:pPr>
      <w:r>
        <w:rPr>
          <w:rFonts w:hint="eastAsia"/>
          <w:b/>
          <w:bCs/>
          <w:lang w:eastAsia="zh-CN"/>
        </w:rPr>
        <w:t>O</w:t>
      </w:r>
      <w:r>
        <w:rPr>
          <w:b/>
          <w:bCs/>
          <w:lang w:eastAsia="zh-CN"/>
        </w:rPr>
        <w:t>bservation 6: I</w:t>
      </w:r>
      <w:r w:rsidRPr="007717D3">
        <w:rPr>
          <w:b/>
          <w:bCs/>
          <w:lang w:eastAsia="zh-CN"/>
        </w:rPr>
        <w:t>ntroducing OLLA into ATP requirements would introduce more disadvantages than advantages</w:t>
      </w:r>
      <w:r>
        <w:rPr>
          <w:b/>
          <w:bCs/>
          <w:lang w:eastAsia="zh-CN"/>
        </w:rPr>
        <w:t>, e.g.,</w:t>
      </w:r>
      <w:r w:rsidRPr="007717D3">
        <w:rPr>
          <w:b/>
          <w:bCs/>
          <w:lang w:eastAsia="zh-CN"/>
        </w:rPr>
        <w:t xml:space="preserve"> extended test time</w:t>
      </w:r>
      <w:r>
        <w:rPr>
          <w:b/>
          <w:bCs/>
          <w:lang w:eastAsia="zh-CN"/>
        </w:rPr>
        <w:t>, m</w:t>
      </w:r>
      <w:r w:rsidRPr="007717D3">
        <w:rPr>
          <w:b/>
          <w:bCs/>
          <w:lang w:eastAsia="zh-CN"/>
        </w:rPr>
        <w:t>ask true PHY performance</w:t>
      </w:r>
      <w:r>
        <w:rPr>
          <w:b/>
          <w:bCs/>
          <w:lang w:eastAsia="zh-CN"/>
        </w:rPr>
        <w:t>, c</w:t>
      </w:r>
      <w:r w:rsidRPr="007717D3">
        <w:rPr>
          <w:b/>
          <w:bCs/>
          <w:lang w:eastAsia="zh-CN"/>
        </w:rPr>
        <w:t xml:space="preserve">omplicate root-cause analysis. </w:t>
      </w:r>
    </w:p>
    <w:p w14:paraId="4C79ECCD" w14:textId="23B458CC" w:rsidR="007717D3" w:rsidRDefault="007717D3" w:rsidP="00FD64A0">
      <w:pPr>
        <w:jc w:val="both"/>
        <w:rPr>
          <w:b/>
          <w:bCs/>
          <w:lang w:eastAsia="zh-CN"/>
        </w:rPr>
      </w:pPr>
      <w:r>
        <w:rPr>
          <w:rFonts w:hint="eastAsia"/>
          <w:b/>
          <w:bCs/>
          <w:lang w:eastAsia="zh-CN"/>
        </w:rPr>
        <w:t>O</w:t>
      </w:r>
      <w:r>
        <w:rPr>
          <w:b/>
          <w:bCs/>
          <w:lang w:eastAsia="zh-CN"/>
        </w:rPr>
        <w:t xml:space="preserve">bservation 7: </w:t>
      </w:r>
      <w:r w:rsidRPr="007717D3">
        <w:rPr>
          <w:b/>
          <w:bCs/>
          <w:lang w:eastAsia="zh-CN"/>
        </w:rPr>
        <w:t>Ensuring that 5G-based OLLA algorithms seamlessly transition to 6G is an inherently flawed objective.</w:t>
      </w:r>
      <w:r w:rsidR="00EA4782">
        <w:rPr>
          <w:b/>
          <w:bCs/>
          <w:lang w:eastAsia="zh-CN"/>
        </w:rPr>
        <w:t xml:space="preserve"> </w:t>
      </w:r>
      <w:r w:rsidR="00EA4782" w:rsidRPr="00EA4782">
        <w:rPr>
          <w:b/>
          <w:bCs/>
          <w:lang w:eastAsia="zh-CN"/>
        </w:rPr>
        <w:t xml:space="preserve">5G implementation is tightly coupled with the existing 5G PHY layer. </w:t>
      </w:r>
    </w:p>
    <w:p w14:paraId="58BF49A6" w14:textId="474AF485" w:rsidR="00B07E55" w:rsidRDefault="00B07E55" w:rsidP="00FD64A0">
      <w:pPr>
        <w:jc w:val="both"/>
        <w:rPr>
          <w:b/>
          <w:bCs/>
          <w:lang w:eastAsia="zh-CN"/>
        </w:rPr>
      </w:pPr>
      <w:r>
        <w:rPr>
          <w:rFonts w:hint="eastAsia"/>
          <w:b/>
          <w:bCs/>
          <w:lang w:eastAsia="zh-CN"/>
        </w:rPr>
        <w:t>O</w:t>
      </w:r>
      <w:r>
        <w:rPr>
          <w:b/>
          <w:bCs/>
          <w:lang w:eastAsia="zh-CN"/>
        </w:rPr>
        <w:t>bservation 8: I</w:t>
      </w:r>
      <w:r w:rsidRPr="00B07E55">
        <w:rPr>
          <w:b/>
          <w:bCs/>
          <w:lang w:eastAsia="zh-CN"/>
        </w:rPr>
        <w:t>t is hard to ensure the studied OLLA algorithm is close enough to the real field.</w:t>
      </w:r>
    </w:p>
    <w:p w14:paraId="156ACA0F" w14:textId="08285D84" w:rsidR="00EA4782" w:rsidRDefault="00EA4782" w:rsidP="00FD64A0">
      <w:pPr>
        <w:jc w:val="both"/>
        <w:rPr>
          <w:b/>
          <w:bCs/>
          <w:lang w:eastAsia="zh-CN"/>
        </w:rPr>
      </w:pPr>
      <w:r w:rsidRPr="006D2D04">
        <w:rPr>
          <w:b/>
          <w:bCs/>
          <w:lang w:eastAsia="zh-CN"/>
        </w:rPr>
        <w:t xml:space="preserve">Proposal </w:t>
      </w:r>
      <w:r>
        <w:rPr>
          <w:b/>
          <w:bCs/>
          <w:lang w:eastAsia="zh-CN"/>
        </w:rPr>
        <w:t>21</w:t>
      </w:r>
      <w:r w:rsidRPr="006D2D04">
        <w:rPr>
          <w:b/>
          <w:bCs/>
          <w:lang w:eastAsia="zh-CN"/>
        </w:rPr>
        <w:t xml:space="preserve">: </w:t>
      </w:r>
      <w:r w:rsidR="00611AEE">
        <w:rPr>
          <w:b/>
          <w:bCs/>
          <w:lang w:eastAsia="zh-CN"/>
        </w:rPr>
        <w:t>Given above observations, prefer not to s</w:t>
      </w:r>
      <w:r w:rsidRPr="00EA4782">
        <w:rPr>
          <w:b/>
          <w:bCs/>
          <w:lang w:eastAsia="zh-CN"/>
        </w:rPr>
        <w:t>tudy includ</w:t>
      </w:r>
      <w:r w:rsidR="00611AEE">
        <w:rPr>
          <w:b/>
          <w:bCs/>
          <w:lang w:eastAsia="zh-CN"/>
        </w:rPr>
        <w:t>ing</w:t>
      </w:r>
      <w:r w:rsidRPr="00EA4782">
        <w:rPr>
          <w:b/>
          <w:bCs/>
          <w:lang w:eastAsia="zh-CN"/>
        </w:rPr>
        <w:t xml:space="preserve"> OLLA in ATP requirements</w:t>
      </w:r>
      <w:r w:rsidR="00611AEE">
        <w:rPr>
          <w:b/>
          <w:bCs/>
          <w:lang w:eastAsia="zh-CN"/>
        </w:rPr>
        <w:t>.</w:t>
      </w:r>
    </w:p>
    <w:p w14:paraId="45EC6564" w14:textId="01C809DB" w:rsidR="00EA4782" w:rsidRDefault="00EA4782" w:rsidP="00FD64A0">
      <w:pPr>
        <w:jc w:val="both"/>
        <w:rPr>
          <w:lang w:val="sv-SE" w:eastAsia="zh-CN"/>
        </w:rPr>
      </w:pPr>
    </w:p>
    <w:p w14:paraId="722EC310" w14:textId="4C33604E" w:rsidR="000F07CE" w:rsidRPr="000F07CE" w:rsidRDefault="000F07CE" w:rsidP="00FD64A0">
      <w:pPr>
        <w:jc w:val="both"/>
        <w:rPr>
          <w:b/>
          <w:bCs/>
          <w:u w:val="single"/>
          <w:lang w:val="sv-SE" w:eastAsia="zh-CN"/>
        </w:rPr>
      </w:pPr>
      <w:r w:rsidRPr="000F07CE">
        <w:rPr>
          <w:b/>
          <w:bCs/>
          <w:u w:val="single"/>
          <w:lang w:val="sv-SE" w:eastAsia="zh-CN"/>
        </w:rPr>
        <w:t>SRS based precoding</w:t>
      </w:r>
    </w:p>
    <w:p w14:paraId="2E8B279A" w14:textId="189DCADC" w:rsidR="00425765" w:rsidRPr="00425765" w:rsidRDefault="00EC6735" w:rsidP="00425765">
      <w:pPr>
        <w:jc w:val="both"/>
        <w:rPr>
          <w:lang w:val="sv-SE" w:eastAsia="zh-CN"/>
        </w:rPr>
      </w:pPr>
      <w:r>
        <w:rPr>
          <w:lang w:val="sv-SE" w:eastAsia="zh-CN"/>
        </w:rPr>
        <w:t xml:space="preserve">One of the open issues left is study whether and how to define baseline SRS based precoding precodure in TE to </w:t>
      </w:r>
      <w:r w:rsidR="00082250">
        <w:rPr>
          <w:lang w:val="sv-SE" w:eastAsia="zh-CN"/>
        </w:rPr>
        <w:t>enable aligned simualtion assumptions.</w:t>
      </w:r>
      <w:r w:rsidR="00425765">
        <w:rPr>
          <w:lang w:val="sv-SE" w:eastAsia="zh-CN"/>
        </w:rPr>
        <w:t xml:space="preserve"> </w:t>
      </w:r>
      <w:r w:rsidR="00425765" w:rsidRPr="00425765">
        <w:rPr>
          <w:lang w:val="sv-SE" w:eastAsia="zh-CN"/>
        </w:rPr>
        <w:t xml:space="preserve">Prior to evaluating the </w:t>
      </w:r>
      <w:r w:rsidR="00425765">
        <w:rPr>
          <w:lang w:val="sv-SE" w:eastAsia="zh-CN"/>
        </w:rPr>
        <w:t>feasibility</w:t>
      </w:r>
      <w:r w:rsidR="00425765" w:rsidRPr="00425765">
        <w:rPr>
          <w:lang w:val="sv-SE" w:eastAsia="zh-CN"/>
        </w:rPr>
        <w:t xml:space="preserve"> of this proposal, it is </w:t>
      </w:r>
      <w:r w:rsidR="00425765">
        <w:rPr>
          <w:lang w:val="sv-SE" w:eastAsia="zh-CN"/>
        </w:rPr>
        <w:t>important</w:t>
      </w:r>
      <w:r w:rsidR="00425765" w:rsidRPr="00425765">
        <w:rPr>
          <w:lang w:val="sv-SE" w:eastAsia="zh-CN"/>
        </w:rPr>
        <w:t xml:space="preserve"> to first</w:t>
      </w:r>
      <w:r w:rsidR="00425765">
        <w:rPr>
          <w:lang w:val="sv-SE" w:eastAsia="zh-CN"/>
        </w:rPr>
        <w:t>ly</w:t>
      </w:r>
      <w:r w:rsidR="00425765" w:rsidRPr="00425765">
        <w:rPr>
          <w:lang w:val="sv-SE" w:eastAsia="zh-CN"/>
        </w:rPr>
        <w:t xml:space="preserve"> establish and clarify its fundamental objective.</w:t>
      </w:r>
    </w:p>
    <w:p w14:paraId="2B7B108B" w14:textId="5EFB96D4" w:rsidR="00425765" w:rsidRPr="00425765" w:rsidRDefault="00E36AC7" w:rsidP="00425765">
      <w:pPr>
        <w:jc w:val="both"/>
        <w:rPr>
          <w:lang w:val="sv-SE" w:eastAsia="zh-CN"/>
        </w:rPr>
      </w:pPr>
      <w:r>
        <w:rPr>
          <w:lang w:val="sv-SE" w:eastAsia="zh-CN"/>
        </w:rPr>
        <w:t>If the</w:t>
      </w:r>
      <w:r w:rsidR="00425765" w:rsidRPr="00425765">
        <w:rPr>
          <w:lang w:val="sv-SE" w:eastAsia="zh-CN"/>
        </w:rPr>
        <w:t xml:space="preserve"> primary aim </w:t>
      </w:r>
      <w:r>
        <w:rPr>
          <w:lang w:val="sv-SE" w:eastAsia="zh-CN"/>
        </w:rPr>
        <w:t>is</w:t>
      </w:r>
      <w:r w:rsidR="00425765" w:rsidRPr="00425765">
        <w:rPr>
          <w:lang w:val="sv-SE" w:eastAsia="zh-CN"/>
        </w:rPr>
        <w:t xml:space="preserve"> to evaluate the </w:t>
      </w:r>
      <w:r>
        <w:rPr>
          <w:lang w:val="sv-SE" w:eastAsia="zh-CN"/>
        </w:rPr>
        <w:t>UE</w:t>
      </w:r>
      <w:r w:rsidR="00425765" w:rsidRPr="00425765">
        <w:rPr>
          <w:lang w:val="sv-SE" w:eastAsia="zh-CN"/>
        </w:rPr>
        <w:t xml:space="preserve"> receiver performance, the necessity of this inclusion is highly questionable. The underlying architecture and algorithms of the UE receiver are agnostic to the precoding </w:t>
      </w:r>
      <w:r>
        <w:rPr>
          <w:lang w:val="sv-SE" w:eastAsia="zh-CN"/>
        </w:rPr>
        <w:t>algorithms</w:t>
      </w:r>
      <w:r w:rsidR="00425765" w:rsidRPr="00425765">
        <w:rPr>
          <w:lang w:val="sv-SE" w:eastAsia="zh-CN"/>
        </w:rPr>
        <w:t xml:space="preserve"> employed by the </w:t>
      </w:r>
      <w:r>
        <w:rPr>
          <w:lang w:val="sv-SE" w:eastAsia="zh-CN"/>
        </w:rPr>
        <w:t xml:space="preserve">network </w:t>
      </w:r>
      <w:r w:rsidR="00425765" w:rsidRPr="00425765">
        <w:rPr>
          <w:lang w:val="sv-SE" w:eastAsia="zh-CN"/>
        </w:rPr>
        <w:t xml:space="preserve">—PMI-based or SRS-based. </w:t>
      </w:r>
    </w:p>
    <w:p w14:paraId="637CE7B7" w14:textId="39D3693C" w:rsidR="00425765" w:rsidRPr="00425765" w:rsidRDefault="00425765" w:rsidP="00425765">
      <w:pPr>
        <w:jc w:val="both"/>
        <w:rPr>
          <w:lang w:val="sv-SE" w:eastAsia="zh-CN"/>
        </w:rPr>
      </w:pPr>
      <w:r w:rsidRPr="00425765">
        <w:rPr>
          <w:lang w:val="sv-SE" w:eastAsia="zh-CN"/>
        </w:rPr>
        <w:t>Conversely, if the intention is to benchmark the system-level performance of SRS</w:t>
      </w:r>
      <w:r w:rsidR="0078247A">
        <w:rPr>
          <w:lang w:val="sv-SE" w:eastAsia="zh-CN"/>
        </w:rPr>
        <w:t xml:space="preserve"> </w:t>
      </w:r>
      <w:r w:rsidRPr="00425765">
        <w:rPr>
          <w:lang w:val="sv-SE" w:eastAsia="zh-CN"/>
        </w:rPr>
        <w:t xml:space="preserve">based precoding itself, a more targeted and meaningful approach would be to design a distinct test case specifically for evaluating the </w:t>
      </w:r>
      <w:r w:rsidR="0078247A">
        <w:rPr>
          <w:lang w:val="sv-SE" w:eastAsia="zh-CN"/>
        </w:rPr>
        <w:t>network’s</w:t>
      </w:r>
      <w:r w:rsidRPr="00425765">
        <w:rPr>
          <w:lang w:val="sv-SE" w:eastAsia="zh-CN"/>
        </w:rPr>
        <w:t xml:space="preserve"> transmitter performance. This would directly assess the efficacy of the channel reciprocity mechanism and the </w:t>
      </w:r>
      <w:r w:rsidR="0078247A">
        <w:rPr>
          <w:lang w:val="sv-SE" w:eastAsia="zh-CN"/>
        </w:rPr>
        <w:t>network’s</w:t>
      </w:r>
      <w:r w:rsidRPr="00425765">
        <w:rPr>
          <w:lang w:val="sv-SE" w:eastAsia="zh-CN"/>
        </w:rPr>
        <w:t xml:space="preserve"> ability to translate uplink channel estimates into a high-performance downlink precoder.</w:t>
      </w:r>
    </w:p>
    <w:p w14:paraId="79B2F1E3" w14:textId="18A5D164" w:rsidR="000F07CE" w:rsidRDefault="00425765" w:rsidP="00425765">
      <w:pPr>
        <w:jc w:val="both"/>
        <w:rPr>
          <w:lang w:val="sv-SE" w:eastAsia="zh-CN"/>
        </w:rPr>
      </w:pPr>
      <w:r w:rsidRPr="00425765">
        <w:rPr>
          <w:lang w:val="sv-SE" w:eastAsia="zh-CN"/>
        </w:rPr>
        <w:t>Moreover, the integration of SRS</w:t>
      </w:r>
      <w:r w:rsidR="0078247A">
        <w:rPr>
          <w:lang w:val="sv-SE" w:eastAsia="zh-CN"/>
        </w:rPr>
        <w:t xml:space="preserve"> </w:t>
      </w:r>
      <w:r w:rsidRPr="00425765">
        <w:rPr>
          <w:lang w:val="sv-SE" w:eastAsia="zh-CN"/>
        </w:rPr>
        <w:t xml:space="preserve">based precoding into the test framework introduces significant practical complexities that warrant careful consideration. Parameters such as the SRS transmission period, bandwidth, and the associated channel estimation algorithms at the </w:t>
      </w:r>
      <w:r w:rsidR="006354F6">
        <w:rPr>
          <w:lang w:val="sv-SE" w:eastAsia="zh-CN"/>
        </w:rPr>
        <w:t>network should be further discussed</w:t>
      </w:r>
      <w:r w:rsidRPr="00425765">
        <w:rPr>
          <w:lang w:val="sv-SE" w:eastAsia="zh-CN"/>
        </w:rPr>
        <w:t xml:space="preserve">. A critical question remains whether the chosen configurations for these parameters </w:t>
      </w:r>
      <w:r w:rsidR="006354F6">
        <w:rPr>
          <w:lang w:val="sv-SE" w:eastAsia="zh-CN"/>
        </w:rPr>
        <w:t>for our test assumptions</w:t>
      </w:r>
      <w:r w:rsidRPr="00425765">
        <w:rPr>
          <w:lang w:val="sv-SE" w:eastAsia="zh-CN"/>
        </w:rPr>
        <w:t xml:space="preserve"> would be representative of </w:t>
      </w:r>
      <w:r w:rsidR="006354F6">
        <w:rPr>
          <w:lang w:val="sv-SE" w:eastAsia="zh-CN"/>
        </w:rPr>
        <w:t>real field</w:t>
      </w:r>
      <w:r w:rsidRPr="00425765">
        <w:rPr>
          <w:lang w:val="sv-SE" w:eastAsia="zh-CN"/>
        </w:rPr>
        <w:t xml:space="preserve"> conditions.</w:t>
      </w:r>
    </w:p>
    <w:p w14:paraId="2C5EA80B" w14:textId="2DDE8EF3" w:rsidR="008D3346" w:rsidRDefault="008D3346" w:rsidP="00425765">
      <w:pPr>
        <w:jc w:val="both"/>
        <w:rPr>
          <w:lang w:val="sv-SE" w:eastAsia="zh-CN"/>
        </w:rPr>
      </w:pPr>
      <w:r>
        <w:rPr>
          <w:lang w:val="sv-SE" w:eastAsia="zh-CN"/>
        </w:rPr>
        <w:t>Furthermore, the feasibility and cost from TE side should also be considered since SRS based precoding highly depends on TE support.</w:t>
      </w:r>
    </w:p>
    <w:p w14:paraId="4DC66369" w14:textId="12BF25AD" w:rsidR="005860B6" w:rsidRDefault="008D3346" w:rsidP="00425765">
      <w:pPr>
        <w:jc w:val="both"/>
        <w:rPr>
          <w:b/>
          <w:bCs/>
          <w:lang w:eastAsia="zh-CN"/>
        </w:rPr>
      </w:pPr>
      <w:r w:rsidRPr="006D2D04">
        <w:rPr>
          <w:b/>
          <w:bCs/>
          <w:lang w:eastAsia="zh-CN"/>
        </w:rPr>
        <w:t xml:space="preserve">Proposal </w:t>
      </w:r>
      <w:r>
        <w:rPr>
          <w:b/>
          <w:bCs/>
          <w:lang w:eastAsia="zh-CN"/>
        </w:rPr>
        <w:t>22</w:t>
      </w:r>
      <w:r w:rsidRPr="006D2D04">
        <w:rPr>
          <w:b/>
          <w:bCs/>
          <w:lang w:eastAsia="zh-CN"/>
        </w:rPr>
        <w:t xml:space="preserve">: </w:t>
      </w:r>
      <w:r>
        <w:rPr>
          <w:b/>
          <w:bCs/>
          <w:lang w:eastAsia="zh-CN"/>
        </w:rPr>
        <w:t>Clarify the test objective for SRS based precoding, e.g., UE receiver performance, the performance of SRS based precoding itself.</w:t>
      </w:r>
    </w:p>
    <w:p w14:paraId="1FBDD142" w14:textId="7A2C45D5" w:rsidR="008D3346" w:rsidRDefault="006F2FAE" w:rsidP="00425765">
      <w:pPr>
        <w:jc w:val="both"/>
        <w:rPr>
          <w:lang w:val="sv-SE" w:eastAsia="zh-CN"/>
        </w:rPr>
      </w:pPr>
      <w:r w:rsidRPr="006D2D04">
        <w:rPr>
          <w:b/>
          <w:bCs/>
          <w:lang w:eastAsia="zh-CN"/>
        </w:rPr>
        <w:t xml:space="preserve">Proposal </w:t>
      </w:r>
      <w:r>
        <w:rPr>
          <w:b/>
          <w:bCs/>
          <w:lang w:eastAsia="zh-CN"/>
        </w:rPr>
        <w:t>23</w:t>
      </w:r>
      <w:r w:rsidRPr="006D2D04">
        <w:rPr>
          <w:b/>
          <w:bCs/>
          <w:lang w:eastAsia="zh-CN"/>
        </w:rPr>
        <w:t>:</w:t>
      </w:r>
      <w:r w:rsidR="008D3346">
        <w:rPr>
          <w:b/>
          <w:bCs/>
          <w:lang w:eastAsia="zh-CN"/>
        </w:rPr>
        <w:t xml:space="preserve"> For SRS based precoding, it’s more </w:t>
      </w:r>
      <w:r w:rsidR="008D3346" w:rsidRPr="008D3346">
        <w:rPr>
          <w:b/>
          <w:bCs/>
          <w:lang w:eastAsia="zh-CN"/>
        </w:rPr>
        <w:t>meaningful to design a test case specifically for evaluating the network’s trans</w:t>
      </w:r>
      <w:r w:rsidR="000638CC">
        <w:rPr>
          <w:b/>
          <w:bCs/>
          <w:lang w:eastAsia="zh-CN"/>
        </w:rPr>
        <w:t>ceiver</w:t>
      </w:r>
      <w:r w:rsidR="008D3346" w:rsidRPr="008D3346">
        <w:rPr>
          <w:b/>
          <w:bCs/>
          <w:lang w:eastAsia="zh-CN"/>
        </w:rPr>
        <w:t xml:space="preserve"> performance</w:t>
      </w:r>
      <w:r w:rsidR="00576F1A">
        <w:rPr>
          <w:b/>
          <w:bCs/>
          <w:lang w:eastAsia="zh-CN"/>
        </w:rPr>
        <w:t xml:space="preserve">, which could </w:t>
      </w:r>
      <w:r w:rsidR="00576F1A" w:rsidRPr="00576F1A">
        <w:rPr>
          <w:b/>
          <w:bCs/>
          <w:lang w:eastAsia="zh-CN"/>
        </w:rPr>
        <w:t>directly assess the efficacy of the channel reciprocity mechanism and the network’s ability to translate uplink channel estimates into a high-performance downlink precoder.</w:t>
      </w:r>
    </w:p>
    <w:p w14:paraId="32100B47" w14:textId="35B196AF" w:rsidR="008D3346" w:rsidRDefault="005860B6" w:rsidP="00425765">
      <w:pPr>
        <w:jc w:val="both"/>
        <w:rPr>
          <w:b/>
          <w:bCs/>
          <w:lang w:val="sv-SE" w:eastAsia="zh-CN"/>
        </w:rPr>
      </w:pPr>
      <w:r w:rsidRPr="005860B6">
        <w:rPr>
          <w:rFonts w:hint="eastAsia"/>
          <w:b/>
          <w:bCs/>
          <w:lang w:val="sv-SE" w:eastAsia="zh-CN"/>
        </w:rPr>
        <w:t>P</w:t>
      </w:r>
      <w:r w:rsidRPr="005860B6">
        <w:rPr>
          <w:b/>
          <w:bCs/>
          <w:lang w:val="sv-SE" w:eastAsia="zh-CN"/>
        </w:rPr>
        <w:t>roposal 2</w:t>
      </w:r>
      <w:r w:rsidR="006F2FAE">
        <w:rPr>
          <w:b/>
          <w:bCs/>
          <w:lang w:val="sv-SE" w:eastAsia="zh-CN"/>
        </w:rPr>
        <w:t>4</w:t>
      </w:r>
      <w:r w:rsidRPr="005860B6">
        <w:rPr>
          <w:b/>
          <w:bCs/>
          <w:lang w:val="sv-SE" w:eastAsia="zh-CN"/>
        </w:rPr>
        <w:t>: The feasibility and cost from TE side should also be considered since SRS based precoding highly depends on TE support.</w:t>
      </w:r>
    </w:p>
    <w:p w14:paraId="6AD88D2A" w14:textId="19F55F83" w:rsidR="005860B6" w:rsidRDefault="005860B6" w:rsidP="00425765">
      <w:pPr>
        <w:jc w:val="both"/>
        <w:rPr>
          <w:b/>
          <w:bCs/>
          <w:lang w:val="sv-SE" w:eastAsia="zh-CN"/>
        </w:rPr>
      </w:pPr>
    </w:p>
    <w:p w14:paraId="755DE7DF" w14:textId="6D004EE7" w:rsidR="00CF2678" w:rsidRPr="006D1EED" w:rsidRDefault="00CF2678" w:rsidP="00425765">
      <w:pPr>
        <w:jc w:val="both"/>
        <w:rPr>
          <w:b/>
          <w:bCs/>
          <w:u w:val="single"/>
          <w:lang w:val="sv-SE" w:eastAsia="zh-CN"/>
        </w:rPr>
      </w:pPr>
      <w:r w:rsidRPr="006D1EED">
        <w:rPr>
          <w:b/>
          <w:bCs/>
          <w:u w:val="single"/>
          <w:lang w:val="sv-SE" w:eastAsia="zh-CN"/>
        </w:rPr>
        <w:t>Time/frequency/phase offset precompensation</w:t>
      </w:r>
    </w:p>
    <w:p w14:paraId="7C4F03E1" w14:textId="7F8F5B71" w:rsidR="0087685C" w:rsidRPr="006D1EED" w:rsidRDefault="0087685C" w:rsidP="0087685C">
      <w:pPr>
        <w:jc w:val="both"/>
        <w:rPr>
          <w:lang w:val="sv-SE" w:eastAsia="zh-CN"/>
        </w:rPr>
      </w:pPr>
      <w:r w:rsidRPr="006D1EED">
        <w:rPr>
          <w:lang w:val="sv-SE" w:eastAsia="zh-CN"/>
        </w:rPr>
        <w:t>In the current 5G framework, the performance of Time Offset (TO), Frequency Offset (FO), and Phase Offset (PO) measurement and reporting by the UE is primarily validated through RRM(Radio Resource Management) accuracy tests. These tests check if the UE's reported measurements are within a standardized, acceptable range.</w:t>
      </w:r>
      <w:r w:rsidR="0000600E" w:rsidRPr="006D1EED">
        <w:rPr>
          <w:lang w:val="sv-SE" w:eastAsia="zh-CN"/>
        </w:rPr>
        <w:t xml:space="preserve"> </w:t>
      </w:r>
      <w:r w:rsidRPr="006D1EED">
        <w:rPr>
          <w:lang w:val="sv-SE" w:eastAsia="zh-CN"/>
        </w:rPr>
        <w:t>However, this approach has two significant shortcomings:</w:t>
      </w:r>
      <w:r w:rsidR="00B8677D" w:rsidRPr="006D1EED">
        <w:rPr>
          <w:lang w:val="sv-SE" w:eastAsia="zh-CN"/>
        </w:rPr>
        <w:t xml:space="preserve"> </w:t>
      </w:r>
    </w:p>
    <w:p w14:paraId="7E54CA84" w14:textId="11FE9206" w:rsidR="0087685C" w:rsidRPr="006D1EED" w:rsidRDefault="0087685C" w:rsidP="0087685C">
      <w:pPr>
        <w:jc w:val="both"/>
        <w:rPr>
          <w:lang w:val="sv-SE" w:eastAsia="zh-CN"/>
        </w:rPr>
      </w:pPr>
      <w:r w:rsidRPr="006D1EED">
        <w:rPr>
          <w:lang w:val="sv-SE" w:eastAsia="zh-CN"/>
        </w:rPr>
        <w:t xml:space="preserve">Simulation </w:t>
      </w:r>
      <w:r w:rsidR="00B8677D" w:rsidRPr="006D1EED">
        <w:rPr>
          <w:lang w:val="sv-SE" w:eastAsia="zh-CN"/>
        </w:rPr>
        <w:t>Results inconsistent</w:t>
      </w:r>
      <w:r w:rsidRPr="006D1EED">
        <w:rPr>
          <w:lang w:val="sv-SE" w:eastAsia="zh-CN"/>
        </w:rPr>
        <w:t>: Large variations in simulation results between different companies indicate that the models and assumptions used to define these requirements are not sufficiently precise or unified. This creates ambiguity in what constitutes "good" performance.</w:t>
      </w:r>
    </w:p>
    <w:p w14:paraId="15EA2CDB" w14:textId="489A165C" w:rsidR="0087685C" w:rsidRPr="006D1EED" w:rsidRDefault="00BD5092" w:rsidP="0087685C">
      <w:pPr>
        <w:jc w:val="both"/>
        <w:rPr>
          <w:lang w:val="sv-SE" w:eastAsia="zh-CN"/>
        </w:rPr>
      </w:pPr>
      <w:r w:rsidRPr="006D1EED">
        <w:rPr>
          <w:lang w:val="sv-SE" w:eastAsia="zh-CN"/>
        </w:rPr>
        <w:t>Inappropriate performance requirements</w:t>
      </w:r>
      <w:r w:rsidR="0087685C" w:rsidRPr="006D1EED">
        <w:rPr>
          <w:lang w:val="sv-SE" w:eastAsia="zh-CN"/>
        </w:rPr>
        <w:t>: A UE can pass the RRM accuracy test while having TO/FO/PO measurements that are too imprecise. The test validates "reporting presence" more than "reporting utility"</w:t>
      </w:r>
      <w:r w:rsidRPr="006D1EED">
        <w:rPr>
          <w:lang w:val="sv-SE" w:eastAsia="zh-CN"/>
        </w:rPr>
        <w:t>.</w:t>
      </w:r>
    </w:p>
    <w:p w14:paraId="2990F237" w14:textId="4DB83C9F" w:rsidR="0087685C" w:rsidRPr="006D1EED" w:rsidRDefault="0087685C" w:rsidP="0087685C">
      <w:pPr>
        <w:jc w:val="both"/>
        <w:rPr>
          <w:lang w:val="sv-SE" w:eastAsia="zh-CN"/>
        </w:rPr>
      </w:pPr>
      <w:r w:rsidRPr="006D1EED">
        <w:rPr>
          <w:lang w:val="sv-SE" w:eastAsia="zh-CN"/>
        </w:rPr>
        <w:t xml:space="preserve">The </w:t>
      </w:r>
      <w:r w:rsidR="000927DD" w:rsidRPr="006D1EED">
        <w:rPr>
          <w:lang w:val="sv-SE" w:eastAsia="zh-CN"/>
        </w:rPr>
        <w:t>main</w:t>
      </w:r>
      <w:r w:rsidRPr="006D1EED">
        <w:rPr>
          <w:lang w:val="sv-SE" w:eastAsia="zh-CN"/>
        </w:rPr>
        <w:t xml:space="preserve"> issue is that the 5G method decouples the measurement validation from its ultimate purpose. It verifies that a UE can report a value, but not how effectively the network can use that value to improve overall system performance.</w:t>
      </w:r>
    </w:p>
    <w:p w14:paraId="508FFCA8" w14:textId="5FFAC32A" w:rsidR="0087685C" w:rsidRPr="006D1EED" w:rsidRDefault="0087685C" w:rsidP="0087685C">
      <w:pPr>
        <w:jc w:val="both"/>
        <w:rPr>
          <w:lang w:val="sv-SE" w:eastAsia="zh-CN"/>
        </w:rPr>
      </w:pPr>
      <w:r w:rsidRPr="006D1EED">
        <w:rPr>
          <w:lang w:val="sv-SE" w:eastAsia="zh-CN"/>
        </w:rPr>
        <w:t>Instead of testing the UE's reporting accuracy in isolation, the network should use the UE-reported TO/FO/PO values to perform real-time compensations. The effectiveness of these compensations would then be evaluated by measuring the resulting improvement in system throughput.</w:t>
      </w:r>
      <w:r w:rsidR="00BC18AC">
        <w:rPr>
          <w:lang w:val="sv-SE" w:eastAsia="zh-CN"/>
        </w:rPr>
        <w:t xml:space="preserve"> </w:t>
      </w:r>
    </w:p>
    <w:p w14:paraId="32C0063A" w14:textId="7E1D9E7D" w:rsidR="00CF2678" w:rsidRDefault="0087685C" w:rsidP="006B28D5">
      <w:pPr>
        <w:jc w:val="both"/>
        <w:rPr>
          <w:lang w:val="sv-SE" w:eastAsia="zh-CN"/>
        </w:rPr>
      </w:pPr>
      <w:r w:rsidRPr="006D1EED">
        <w:rPr>
          <w:lang w:val="sv-SE" w:eastAsia="zh-CN"/>
        </w:rPr>
        <w:t xml:space="preserve">The </w:t>
      </w:r>
      <w:r w:rsidR="00F473CA">
        <w:rPr>
          <w:lang w:val="sv-SE" w:eastAsia="zh-CN"/>
        </w:rPr>
        <w:t>c</w:t>
      </w:r>
      <w:r w:rsidRPr="006D1EED">
        <w:rPr>
          <w:lang w:val="sv-SE" w:eastAsia="zh-CN"/>
        </w:rPr>
        <w:t xml:space="preserve">ritical </w:t>
      </w:r>
      <w:r w:rsidR="00F473CA">
        <w:rPr>
          <w:lang w:val="sv-SE" w:eastAsia="zh-CN"/>
        </w:rPr>
        <w:t>c</w:t>
      </w:r>
      <w:r w:rsidRPr="006D1EED">
        <w:rPr>
          <w:lang w:val="sv-SE" w:eastAsia="zh-CN"/>
        </w:rPr>
        <w:t>hallenge</w:t>
      </w:r>
      <w:r w:rsidR="00F473CA">
        <w:rPr>
          <w:lang w:val="sv-SE" w:eastAsia="zh-CN"/>
        </w:rPr>
        <w:t xml:space="preserve"> is how to d</w:t>
      </w:r>
      <w:r w:rsidRPr="006D1EED">
        <w:rPr>
          <w:lang w:val="sv-SE" w:eastAsia="zh-CN"/>
        </w:rPr>
        <w:t>efin</w:t>
      </w:r>
      <w:r w:rsidR="00F473CA">
        <w:rPr>
          <w:lang w:val="sv-SE" w:eastAsia="zh-CN"/>
        </w:rPr>
        <w:t>e</w:t>
      </w:r>
      <w:r w:rsidRPr="006D1EED">
        <w:rPr>
          <w:lang w:val="sv-SE" w:eastAsia="zh-CN"/>
        </w:rPr>
        <w:t xml:space="preserve"> the </w:t>
      </w:r>
      <w:r w:rsidR="00F473CA">
        <w:rPr>
          <w:lang w:val="sv-SE" w:eastAsia="zh-CN"/>
        </w:rPr>
        <w:t>co</w:t>
      </w:r>
      <w:r w:rsidRPr="006D1EED">
        <w:rPr>
          <w:lang w:val="sv-SE" w:eastAsia="zh-CN"/>
        </w:rPr>
        <w:t xml:space="preserve">mpensation </w:t>
      </w:r>
      <w:r w:rsidR="00F473CA">
        <w:rPr>
          <w:lang w:val="sv-SE" w:eastAsia="zh-CN"/>
        </w:rPr>
        <w:t>a</w:t>
      </w:r>
      <w:r w:rsidRPr="006D1EED">
        <w:rPr>
          <w:lang w:val="sv-SE" w:eastAsia="zh-CN"/>
        </w:rPr>
        <w:t>lgorithm</w:t>
      </w:r>
      <w:r w:rsidR="00670950">
        <w:rPr>
          <w:lang w:val="sv-SE" w:eastAsia="zh-CN"/>
        </w:rPr>
        <w:t>, with the</w:t>
      </w:r>
      <w:r w:rsidR="00670950" w:rsidRPr="00670950">
        <w:rPr>
          <w:lang w:val="sv-SE" w:eastAsia="zh-CN"/>
        </w:rPr>
        <w:t xml:space="preserve"> basic principle </w:t>
      </w:r>
      <w:r w:rsidR="00670950">
        <w:rPr>
          <w:lang w:val="sv-SE" w:eastAsia="zh-CN"/>
        </w:rPr>
        <w:t xml:space="preserve">to model </w:t>
      </w:r>
      <w:r w:rsidR="00670950" w:rsidRPr="00670950">
        <w:rPr>
          <w:lang w:val="sv-SE" w:eastAsia="zh-CN"/>
        </w:rPr>
        <w:t>real-world network implementation as closely as possible.</w:t>
      </w:r>
      <w:r w:rsidR="00670950">
        <w:rPr>
          <w:lang w:val="sv-SE" w:eastAsia="zh-CN"/>
        </w:rPr>
        <w:t xml:space="preserve"> </w:t>
      </w:r>
      <w:r w:rsidR="006B28D5">
        <w:rPr>
          <w:lang w:val="sv-SE" w:eastAsia="zh-CN"/>
        </w:rPr>
        <w:t xml:space="preserve">It seems </w:t>
      </w:r>
      <w:r w:rsidR="00F473CA">
        <w:rPr>
          <w:lang w:val="sv-SE" w:eastAsia="zh-CN"/>
        </w:rPr>
        <w:t>not complicate for TO/FO compensation</w:t>
      </w:r>
      <w:r w:rsidR="006B28D5">
        <w:rPr>
          <w:lang w:val="sv-SE" w:eastAsia="zh-CN"/>
        </w:rPr>
        <w:t>, which could be compensated based on the exact reported TO/FO values. While the compensation for PO need further discussion considering the directions may change for different time slots, the balance between compensation algorithm complexity and modeling real-world network implementation should be considered.</w:t>
      </w:r>
    </w:p>
    <w:p w14:paraId="58C53EAB" w14:textId="029ABBE6" w:rsidR="006B28D5" w:rsidRDefault="006B28D5" w:rsidP="006B28D5">
      <w:pPr>
        <w:jc w:val="both"/>
        <w:rPr>
          <w:b/>
          <w:bCs/>
          <w:lang w:val="sv-SE" w:eastAsia="zh-CN"/>
        </w:rPr>
      </w:pPr>
      <w:r w:rsidRPr="005860B6">
        <w:rPr>
          <w:rFonts w:hint="eastAsia"/>
          <w:b/>
          <w:bCs/>
          <w:lang w:val="sv-SE" w:eastAsia="zh-CN"/>
        </w:rPr>
        <w:t>P</w:t>
      </w:r>
      <w:r w:rsidRPr="005860B6">
        <w:rPr>
          <w:b/>
          <w:bCs/>
          <w:lang w:val="sv-SE" w:eastAsia="zh-CN"/>
        </w:rPr>
        <w:t>roposal 2</w:t>
      </w:r>
      <w:r>
        <w:rPr>
          <w:b/>
          <w:bCs/>
          <w:lang w:val="sv-SE" w:eastAsia="zh-CN"/>
        </w:rPr>
        <w:t>5</w:t>
      </w:r>
      <w:r w:rsidRPr="005860B6">
        <w:rPr>
          <w:b/>
          <w:bCs/>
          <w:lang w:val="sv-SE" w:eastAsia="zh-CN"/>
        </w:rPr>
        <w:t xml:space="preserve">: </w:t>
      </w:r>
      <w:r>
        <w:rPr>
          <w:b/>
          <w:bCs/>
          <w:lang w:val="sv-SE" w:eastAsia="zh-CN"/>
        </w:rPr>
        <w:t>Consider</w:t>
      </w:r>
      <w:r w:rsidR="00F1182A">
        <w:rPr>
          <w:b/>
          <w:bCs/>
          <w:lang w:val="sv-SE" w:eastAsia="zh-CN"/>
        </w:rPr>
        <w:t xml:space="preserve"> the feasibility of</w:t>
      </w:r>
      <w:r>
        <w:rPr>
          <w:b/>
          <w:bCs/>
          <w:lang w:val="sv-SE" w:eastAsia="zh-CN"/>
        </w:rPr>
        <w:t xml:space="preserve"> implementing </w:t>
      </w:r>
      <w:r w:rsidRPr="006B28D5">
        <w:rPr>
          <w:b/>
          <w:bCs/>
          <w:lang w:val="sv-SE" w:eastAsia="zh-CN"/>
        </w:rPr>
        <w:t>TO/FO compensation</w:t>
      </w:r>
      <w:r>
        <w:rPr>
          <w:b/>
          <w:bCs/>
          <w:lang w:val="sv-SE" w:eastAsia="zh-CN"/>
        </w:rPr>
        <w:t xml:space="preserve"> at TE side</w:t>
      </w:r>
      <w:r w:rsidRPr="006B28D5">
        <w:rPr>
          <w:b/>
          <w:bCs/>
          <w:lang w:val="sv-SE" w:eastAsia="zh-CN"/>
        </w:rPr>
        <w:t xml:space="preserve">, </w:t>
      </w:r>
      <w:r>
        <w:rPr>
          <w:b/>
          <w:bCs/>
          <w:lang w:val="sv-SE" w:eastAsia="zh-CN"/>
        </w:rPr>
        <w:t xml:space="preserve">in which </w:t>
      </w:r>
      <w:r w:rsidRPr="006B28D5">
        <w:rPr>
          <w:b/>
          <w:bCs/>
          <w:lang w:val="sv-SE" w:eastAsia="zh-CN"/>
        </w:rPr>
        <w:t xml:space="preserve">which </w:t>
      </w:r>
      <w:r>
        <w:rPr>
          <w:b/>
          <w:bCs/>
          <w:lang w:val="sv-SE" w:eastAsia="zh-CN"/>
        </w:rPr>
        <w:t xml:space="preserve">TO/FO </w:t>
      </w:r>
      <w:r w:rsidRPr="006B28D5">
        <w:rPr>
          <w:b/>
          <w:bCs/>
          <w:lang w:val="sv-SE" w:eastAsia="zh-CN"/>
        </w:rPr>
        <w:t>could be compensated based on the exact reported TO/FO values</w:t>
      </w:r>
      <w:r w:rsidR="00F1182A">
        <w:rPr>
          <w:b/>
          <w:bCs/>
          <w:lang w:val="sv-SE" w:eastAsia="zh-CN"/>
        </w:rPr>
        <w:t>.</w:t>
      </w:r>
    </w:p>
    <w:p w14:paraId="0527208E" w14:textId="32C4DD6B" w:rsidR="00F1182A" w:rsidRDefault="00F1182A" w:rsidP="006B28D5">
      <w:pPr>
        <w:jc w:val="both"/>
        <w:rPr>
          <w:b/>
          <w:bCs/>
          <w:lang w:val="sv-SE" w:eastAsia="zh-CN"/>
        </w:rPr>
      </w:pPr>
      <w:r>
        <w:rPr>
          <w:rFonts w:hint="eastAsia"/>
          <w:b/>
          <w:bCs/>
          <w:lang w:val="sv-SE" w:eastAsia="zh-CN"/>
        </w:rPr>
        <w:t>P</w:t>
      </w:r>
      <w:r>
        <w:rPr>
          <w:b/>
          <w:bCs/>
          <w:lang w:val="sv-SE" w:eastAsia="zh-CN"/>
        </w:rPr>
        <w:t>roposal 26: F</w:t>
      </w:r>
      <w:r w:rsidRPr="00F1182A">
        <w:rPr>
          <w:b/>
          <w:bCs/>
          <w:lang w:val="sv-SE" w:eastAsia="zh-CN"/>
        </w:rPr>
        <w:t>urther discuss</w:t>
      </w:r>
      <w:r w:rsidR="002866E6">
        <w:rPr>
          <w:b/>
          <w:bCs/>
          <w:lang w:val="sv-SE" w:eastAsia="zh-CN"/>
        </w:rPr>
        <w:t xml:space="preserve"> on</w:t>
      </w:r>
      <w:r w:rsidRPr="00F1182A">
        <w:rPr>
          <w:b/>
          <w:bCs/>
          <w:lang w:val="sv-SE" w:eastAsia="zh-CN"/>
        </w:rPr>
        <w:t xml:space="preserve"> </w:t>
      </w:r>
      <w:r>
        <w:rPr>
          <w:b/>
          <w:bCs/>
          <w:lang w:val="sv-SE" w:eastAsia="zh-CN"/>
        </w:rPr>
        <w:t xml:space="preserve">the feasibility of implementing PO compensation at TE side, </w:t>
      </w:r>
      <w:r w:rsidRPr="00F1182A">
        <w:rPr>
          <w:b/>
          <w:bCs/>
          <w:lang w:val="sv-SE" w:eastAsia="zh-CN"/>
        </w:rPr>
        <w:t>considering the directions may change for different time slots, the balance between compensation algorithm complexity and modeling real-world network implementation should be considered.</w:t>
      </w:r>
    </w:p>
    <w:p w14:paraId="2D6A1559" w14:textId="77777777" w:rsidR="00CB280C" w:rsidRDefault="00CB280C" w:rsidP="00AB5433">
      <w:pPr>
        <w:jc w:val="both"/>
        <w:rPr>
          <w:b/>
          <w:lang w:val="en-US" w:eastAsia="zh-CN"/>
        </w:rPr>
      </w:pPr>
    </w:p>
    <w:p w14:paraId="169627F9" w14:textId="54F2F25F" w:rsidR="00C16732" w:rsidRPr="00CB280C" w:rsidRDefault="008429AD" w:rsidP="00F96E9A">
      <w:pPr>
        <w:pStyle w:val="1"/>
        <w:numPr>
          <w:ilvl w:val="0"/>
          <w:numId w:val="3"/>
        </w:numPr>
        <w:rPr>
          <w:lang w:eastAsia="ja-JP"/>
        </w:rPr>
      </w:pPr>
      <w:r w:rsidRPr="00CB280C">
        <w:rPr>
          <w:lang w:eastAsia="ja-JP"/>
        </w:rPr>
        <w:t>Conclusion</w:t>
      </w:r>
    </w:p>
    <w:p w14:paraId="35E7FB0B" w14:textId="5EC03463"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6G Demodulation. </w:t>
      </w:r>
    </w:p>
    <w:p w14:paraId="4115011E" w14:textId="0BB7A3F3" w:rsidR="00511593" w:rsidRDefault="00615C05" w:rsidP="00373808">
      <w:pPr>
        <w:jc w:val="both"/>
      </w:pPr>
      <w:r>
        <w:t xml:space="preserve">The proposals </w:t>
      </w:r>
      <w:r w:rsidR="000E301B">
        <w:t xml:space="preserve">and observations </w:t>
      </w:r>
      <w:r>
        <w:t>could be summarized as:</w:t>
      </w:r>
    </w:p>
    <w:p w14:paraId="6E9364F5" w14:textId="77777777" w:rsidR="003842C4" w:rsidRDefault="003842C4" w:rsidP="003842C4">
      <w:pPr>
        <w:jc w:val="both"/>
        <w:rPr>
          <w:b/>
          <w:bCs/>
          <w:lang w:val="sv-SE" w:eastAsia="zh-CN"/>
        </w:rPr>
      </w:pPr>
      <w:r w:rsidRPr="00454912">
        <w:rPr>
          <w:rFonts w:hint="eastAsia"/>
          <w:b/>
          <w:bCs/>
          <w:lang w:val="sv-SE" w:eastAsia="zh-CN"/>
        </w:rPr>
        <w:t>O</w:t>
      </w:r>
      <w:r w:rsidRPr="00454912">
        <w:rPr>
          <w:b/>
          <w:bCs/>
          <w:lang w:val="sv-SE" w:eastAsia="zh-CN"/>
        </w:rPr>
        <w:t xml:space="preserve">bservation </w:t>
      </w:r>
      <w:r>
        <w:rPr>
          <w:b/>
          <w:bCs/>
          <w:lang w:val="sv-SE" w:eastAsia="zh-CN"/>
        </w:rPr>
        <w:t>1</w:t>
      </w:r>
      <w:r w:rsidRPr="00454912">
        <w:rPr>
          <w:b/>
          <w:bCs/>
          <w:lang w:val="sv-SE" w:eastAsia="zh-CN"/>
        </w:rPr>
        <w:t xml:space="preserve">: </w:t>
      </w:r>
      <w:r>
        <w:rPr>
          <w:b/>
          <w:bCs/>
          <w:lang w:val="sv-SE" w:eastAsia="zh-CN"/>
        </w:rPr>
        <w:t>B</w:t>
      </w:r>
      <w:r w:rsidRPr="00685D56">
        <w:rPr>
          <w:b/>
          <w:bCs/>
          <w:lang w:val="sv-SE" w:eastAsia="zh-CN"/>
        </w:rPr>
        <w:t xml:space="preserve">ased on the lessons learned from 5G, we realized that five RAN4 meeting time </w:t>
      </w:r>
      <w:r>
        <w:rPr>
          <w:b/>
          <w:bCs/>
          <w:lang w:val="sv-SE" w:eastAsia="zh-CN"/>
        </w:rPr>
        <w:t xml:space="preserve">which usually scheduled for RAN4 demodulation part </w:t>
      </w:r>
      <w:r w:rsidRPr="00685D56">
        <w:rPr>
          <w:b/>
          <w:bCs/>
          <w:lang w:val="sv-SE" w:eastAsia="zh-CN"/>
        </w:rPr>
        <w:t>is not sufficient for thorough technical discussions. This often led to rushed conclusions and compromised quality.</w:t>
      </w:r>
    </w:p>
    <w:p w14:paraId="2794F481" w14:textId="77777777" w:rsidR="003842C4" w:rsidRDefault="003842C4" w:rsidP="003842C4">
      <w:pPr>
        <w:jc w:val="both"/>
        <w:rPr>
          <w:b/>
          <w:bCs/>
          <w:lang w:eastAsia="zh-CN"/>
        </w:rPr>
      </w:pPr>
      <w:r>
        <w:rPr>
          <w:b/>
          <w:bCs/>
          <w:lang w:eastAsia="zh-CN"/>
        </w:rPr>
        <w:t xml:space="preserve">Proposal 1: For RAN4 6G Demodulation, RAN4 </w:t>
      </w:r>
      <w:r w:rsidRPr="00685D56">
        <w:rPr>
          <w:b/>
          <w:bCs/>
          <w:lang w:eastAsia="zh-CN"/>
        </w:rPr>
        <w:t>establish a more realistic and structured timeline to ensure adequate depth in technical deliberation and a well-paced progression toward completion.</w:t>
      </w:r>
      <w:r>
        <w:rPr>
          <w:b/>
          <w:bCs/>
          <w:lang w:eastAsia="zh-CN"/>
        </w:rPr>
        <w:t xml:space="preserve"> </w:t>
      </w:r>
    </w:p>
    <w:p w14:paraId="3719D9B7" w14:textId="33F40878" w:rsidR="003842C4" w:rsidRDefault="003842C4" w:rsidP="003842C4">
      <w:pPr>
        <w:spacing w:beforeLines="50" w:before="120"/>
        <w:jc w:val="both"/>
        <w:rPr>
          <w:lang w:eastAsia="zh-CN"/>
        </w:rPr>
      </w:pPr>
      <w:r>
        <w:rPr>
          <w:b/>
          <w:bCs/>
          <w:lang w:eastAsia="zh-CN"/>
        </w:rPr>
        <w:t xml:space="preserve">Proposal 2: </w:t>
      </w:r>
      <w:r w:rsidRPr="003374D7">
        <w:rPr>
          <w:b/>
          <w:bCs/>
          <w:lang w:val="sv-SE" w:eastAsia="zh-CN"/>
        </w:rPr>
        <w:t>RAN4 6G Demodulation could start with CP-OFDM and DFT-s-OFDM waveforms for 6G uplink demodulation study, and CP-OFDM waveform for 6G downlink demodulation study.</w:t>
      </w:r>
    </w:p>
    <w:p w14:paraId="75C211E0" w14:textId="77777777" w:rsidR="003842C4" w:rsidRDefault="003842C4" w:rsidP="003842C4">
      <w:pPr>
        <w:spacing w:beforeLines="50" w:before="120" w:after="60"/>
        <w:jc w:val="both"/>
        <w:rPr>
          <w:b/>
          <w:bCs/>
          <w:lang w:val="sv-SE" w:eastAsia="zh-CN"/>
        </w:rPr>
      </w:pPr>
      <w:r>
        <w:rPr>
          <w:b/>
          <w:bCs/>
          <w:lang w:eastAsia="zh-CN"/>
        </w:rPr>
        <w:t xml:space="preserve">Proposal 3: </w:t>
      </w:r>
      <w:r w:rsidRPr="003374D7">
        <w:rPr>
          <w:b/>
          <w:bCs/>
          <w:lang w:val="sv-SE" w:eastAsia="zh-CN"/>
        </w:rPr>
        <w:t xml:space="preserve">RAN4 6G Demodulation </w:t>
      </w:r>
      <w:r>
        <w:rPr>
          <w:b/>
          <w:bCs/>
          <w:lang w:val="sv-SE" w:eastAsia="zh-CN"/>
        </w:rPr>
        <w:t xml:space="preserve">study </w:t>
      </w:r>
      <w:r w:rsidRPr="003374D7">
        <w:rPr>
          <w:b/>
          <w:bCs/>
          <w:lang w:val="sv-SE" w:eastAsia="zh-CN"/>
        </w:rPr>
        <w:t xml:space="preserve">could start with </w:t>
      </w:r>
      <w:r>
        <w:rPr>
          <w:b/>
          <w:bCs/>
          <w:lang w:val="sv-SE" w:eastAsia="zh-CN"/>
        </w:rPr>
        <w:t>following SCS options</w:t>
      </w:r>
    </w:p>
    <w:p w14:paraId="3134BAC2" w14:textId="77777777" w:rsidR="003842C4" w:rsidRPr="001D04CF" w:rsidRDefault="003842C4" w:rsidP="003842C4">
      <w:pPr>
        <w:pStyle w:val="aff8"/>
        <w:numPr>
          <w:ilvl w:val="3"/>
          <w:numId w:val="34"/>
        </w:numPr>
        <w:spacing w:after="60"/>
        <w:ind w:firstLineChars="0"/>
        <w:jc w:val="both"/>
        <w:rPr>
          <w:b/>
          <w:bCs/>
          <w:lang w:eastAsia="zh-CN"/>
        </w:rPr>
      </w:pPr>
      <w:r w:rsidRPr="001D04CF">
        <w:rPr>
          <w:b/>
          <w:bCs/>
          <w:lang w:val="sv-SE" w:eastAsia="zh-CN"/>
        </w:rPr>
        <w:t xml:space="preserve">For sub 6GHz, </w:t>
      </w:r>
      <w:r w:rsidRPr="001D04CF">
        <w:rPr>
          <w:b/>
          <w:bCs/>
          <w:lang w:eastAsia="zh-CN"/>
        </w:rPr>
        <w:t>15kHz SCS for FDD, 30KHz SCS for TDD</w:t>
      </w:r>
    </w:p>
    <w:p w14:paraId="4EED6C08" w14:textId="77777777" w:rsidR="003842C4" w:rsidRPr="001D04CF" w:rsidRDefault="003842C4" w:rsidP="003842C4">
      <w:pPr>
        <w:pStyle w:val="aff8"/>
        <w:numPr>
          <w:ilvl w:val="3"/>
          <w:numId w:val="34"/>
        </w:numPr>
        <w:spacing w:after="60"/>
        <w:ind w:firstLineChars="0"/>
        <w:jc w:val="both"/>
        <w:rPr>
          <w:b/>
          <w:bCs/>
          <w:lang w:eastAsia="zh-CN"/>
        </w:rPr>
      </w:pPr>
      <w:r w:rsidRPr="001D04CF">
        <w:rPr>
          <w:b/>
          <w:bCs/>
          <w:lang w:eastAsia="zh-CN"/>
        </w:rPr>
        <w:t>For around 7GHz, 30kHz, 60kHz</w:t>
      </w:r>
    </w:p>
    <w:p w14:paraId="05565AA8" w14:textId="77777777" w:rsidR="003842C4" w:rsidRPr="001D04CF" w:rsidRDefault="003842C4" w:rsidP="003842C4">
      <w:pPr>
        <w:pStyle w:val="aff8"/>
        <w:numPr>
          <w:ilvl w:val="3"/>
          <w:numId w:val="34"/>
        </w:numPr>
        <w:ind w:left="1679" w:firstLineChars="0"/>
        <w:jc w:val="both"/>
        <w:rPr>
          <w:b/>
          <w:bCs/>
          <w:lang w:eastAsia="zh-CN"/>
        </w:rPr>
      </w:pPr>
      <w:r w:rsidRPr="001D04CF">
        <w:rPr>
          <w:rFonts w:hint="eastAsia"/>
          <w:b/>
          <w:bCs/>
          <w:lang w:eastAsia="zh-CN"/>
        </w:rPr>
        <w:t>F</w:t>
      </w:r>
      <w:r w:rsidRPr="001D04CF">
        <w:rPr>
          <w:b/>
          <w:bCs/>
          <w:lang w:eastAsia="zh-CN"/>
        </w:rPr>
        <w:t>or between 24.25GHz - 52.6GHz, 120kHz</w:t>
      </w:r>
    </w:p>
    <w:p w14:paraId="5CE09A26" w14:textId="77777777" w:rsidR="003842C4" w:rsidRDefault="003842C4" w:rsidP="003842C4">
      <w:pPr>
        <w:spacing w:beforeLines="50" w:before="120" w:after="60"/>
        <w:jc w:val="both"/>
        <w:rPr>
          <w:b/>
          <w:bCs/>
          <w:lang w:val="sv-SE" w:eastAsia="zh-CN"/>
        </w:rPr>
      </w:pPr>
      <w:r>
        <w:rPr>
          <w:b/>
          <w:bCs/>
          <w:lang w:eastAsia="zh-CN"/>
        </w:rPr>
        <w:t xml:space="preserve">Proposal 4: </w:t>
      </w:r>
      <w:r w:rsidRPr="003374D7">
        <w:rPr>
          <w:b/>
          <w:bCs/>
          <w:lang w:val="sv-SE" w:eastAsia="zh-CN"/>
        </w:rPr>
        <w:t xml:space="preserve">RAN4 6G Demodulation </w:t>
      </w:r>
      <w:r>
        <w:rPr>
          <w:b/>
          <w:bCs/>
          <w:lang w:val="sv-SE" w:eastAsia="zh-CN"/>
        </w:rPr>
        <w:t>study should cover following modulation schemes at least</w:t>
      </w:r>
    </w:p>
    <w:p w14:paraId="2F8689B5" w14:textId="77777777" w:rsidR="003842C4" w:rsidRPr="009E0F7D" w:rsidRDefault="003842C4" w:rsidP="003842C4">
      <w:pPr>
        <w:pStyle w:val="aff8"/>
        <w:numPr>
          <w:ilvl w:val="3"/>
          <w:numId w:val="34"/>
        </w:numPr>
        <w:spacing w:after="60"/>
        <w:ind w:firstLineChars="0"/>
        <w:jc w:val="both"/>
        <w:rPr>
          <w:b/>
          <w:bCs/>
          <w:lang w:eastAsia="zh-CN"/>
        </w:rPr>
      </w:pPr>
      <w:r w:rsidRPr="009E0F7D">
        <w:rPr>
          <w:b/>
          <w:bCs/>
          <w:lang w:val="sv-SE" w:eastAsia="zh-CN"/>
        </w:rPr>
        <w:t>For downlink, QPSK, 16QAM, 64QAM, 256QAM and 1024QAM</w:t>
      </w:r>
    </w:p>
    <w:p w14:paraId="575DBFCA" w14:textId="77777777" w:rsidR="003842C4" w:rsidRPr="009E0F7D" w:rsidRDefault="003842C4" w:rsidP="003842C4">
      <w:pPr>
        <w:pStyle w:val="aff8"/>
        <w:numPr>
          <w:ilvl w:val="3"/>
          <w:numId w:val="34"/>
        </w:numPr>
        <w:spacing w:after="60"/>
        <w:ind w:firstLineChars="0"/>
        <w:jc w:val="both"/>
        <w:rPr>
          <w:b/>
          <w:bCs/>
          <w:lang w:eastAsia="zh-CN"/>
        </w:rPr>
      </w:pPr>
      <w:r w:rsidRPr="009E0F7D">
        <w:rPr>
          <w:b/>
          <w:bCs/>
          <w:lang w:eastAsia="zh-CN"/>
        </w:rPr>
        <w:t xml:space="preserve">For uplink with </w:t>
      </w:r>
      <w:r w:rsidRPr="009E0F7D">
        <w:rPr>
          <w:b/>
          <w:bCs/>
        </w:rPr>
        <w:t xml:space="preserve">CP-OFDM waveform, </w:t>
      </w:r>
      <w:r w:rsidRPr="009E0F7D">
        <w:rPr>
          <w:b/>
          <w:bCs/>
          <w:lang w:val="sv-SE" w:eastAsia="zh-CN"/>
        </w:rPr>
        <w:t>QPSK, 16QAM, 64QAM, 256QAM</w:t>
      </w:r>
    </w:p>
    <w:p w14:paraId="42939CD2" w14:textId="77777777" w:rsidR="003842C4" w:rsidRPr="009E0F7D" w:rsidRDefault="003842C4" w:rsidP="003842C4">
      <w:pPr>
        <w:pStyle w:val="aff8"/>
        <w:numPr>
          <w:ilvl w:val="3"/>
          <w:numId w:val="34"/>
        </w:numPr>
        <w:ind w:left="1679" w:firstLineChars="0"/>
        <w:jc w:val="both"/>
        <w:rPr>
          <w:b/>
          <w:bCs/>
          <w:lang w:eastAsia="zh-CN"/>
        </w:rPr>
      </w:pPr>
      <w:r w:rsidRPr="009E0F7D">
        <w:rPr>
          <w:b/>
          <w:bCs/>
          <w:lang w:eastAsia="zh-CN"/>
        </w:rPr>
        <w:t xml:space="preserve">For uplink with </w:t>
      </w:r>
      <w:r w:rsidRPr="009E0F7D">
        <w:rPr>
          <w:b/>
          <w:bCs/>
        </w:rPr>
        <w:t>DFT-s-OFDM waveform, pi/2 BPSK,</w:t>
      </w:r>
      <w:r w:rsidRPr="009E0F7D">
        <w:rPr>
          <w:b/>
          <w:bCs/>
          <w:lang w:val="sv-SE" w:eastAsia="zh-CN"/>
        </w:rPr>
        <w:t xml:space="preserve"> QPSK, 16QAM, 64QAM, 256QAM</w:t>
      </w:r>
    </w:p>
    <w:p w14:paraId="2CB15DFE" w14:textId="77777777" w:rsidR="003842C4" w:rsidRPr="003842C4" w:rsidRDefault="003842C4" w:rsidP="003842C4">
      <w:pPr>
        <w:rPr>
          <w:b/>
          <w:bCs/>
          <w:lang w:val="sv-SE" w:eastAsia="zh-CN"/>
        </w:rPr>
      </w:pPr>
      <w:r w:rsidRPr="003842C4">
        <w:rPr>
          <w:b/>
          <w:bCs/>
          <w:lang w:val="sv-SE" w:eastAsia="zh-CN"/>
        </w:rPr>
        <w:t>Proposal 5: For 6G Demodulation specification structures, take TS38.101-4 as a starting point.</w:t>
      </w:r>
    </w:p>
    <w:p w14:paraId="70B6327D" w14:textId="77777777" w:rsidR="003842C4" w:rsidRPr="003842C4" w:rsidRDefault="003842C4" w:rsidP="003842C4">
      <w:pPr>
        <w:jc w:val="both"/>
        <w:rPr>
          <w:b/>
          <w:bCs/>
          <w:lang w:val="sv-SE" w:eastAsia="zh-CN"/>
        </w:rPr>
      </w:pPr>
      <w:r w:rsidRPr="003842C4">
        <w:rPr>
          <w:b/>
          <w:bCs/>
          <w:lang w:val="sv-SE" w:eastAsia="zh-CN"/>
        </w:rPr>
        <w:t>Proposal 6: For 6G Demodulation specification drafting principles, the descriptions of test parameters should be aligned with RAN1/RAN2 descriptions as much as possible, in order to avoid ambiguous understanding.</w:t>
      </w:r>
    </w:p>
    <w:p w14:paraId="77FAB118" w14:textId="77777777" w:rsidR="003842C4" w:rsidRPr="003842C4" w:rsidRDefault="003842C4" w:rsidP="003842C4">
      <w:pPr>
        <w:jc w:val="both"/>
        <w:rPr>
          <w:b/>
          <w:bCs/>
          <w:lang w:val="sv-SE" w:eastAsia="zh-CN"/>
        </w:rPr>
      </w:pPr>
      <w:r w:rsidRPr="003842C4">
        <w:rPr>
          <w:b/>
          <w:bCs/>
          <w:lang w:val="sv-SE" w:eastAsia="zh-CN"/>
        </w:rPr>
        <w:t>Proposal 7: For FRCs in 6G Demodulation specification, prefer to use a formula-based or pseudo-code-based definition for FRCs instead of table-based approach listing every parameter combination.</w:t>
      </w:r>
    </w:p>
    <w:p w14:paraId="17630AF3" w14:textId="1AEAB29C" w:rsidR="003842C4" w:rsidRPr="00BE67CE" w:rsidRDefault="003842C4" w:rsidP="003842C4">
      <w:pPr>
        <w:jc w:val="both"/>
        <w:rPr>
          <w:lang w:eastAsia="zh-CN"/>
        </w:rPr>
      </w:pPr>
      <w:r w:rsidRPr="003842C4">
        <w:rPr>
          <w:b/>
          <w:bCs/>
          <w:lang w:val="sv-SE" w:eastAsia="zh-CN"/>
        </w:rPr>
        <w:t xml:space="preserve">Proposal 8: For broadcast and feedback-less channels/signals testing, factors such as test metrics, test durations and test feasibilities must be comprehensively considered, and the universal conclusion about </w:t>
      </w:r>
      <w:r w:rsidR="00AD3D25" w:rsidRPr="003933EE">
        <w:rPr>
          <w:b/>
          <w:bCs/>
          <w:lang w:val="sv-SE" w:eastAsia="zh-CN"/>
        </w:rPr>
        <w:t>testab</w:t>
      </w:r>
      <w:r w:rsidR="00AD3D25">
        <w:rPr>
          <w:b/>
          <w:bCs/>
          <w:lang w:val="sv-SE" w:eastAsia="zh-CN"/>
        </w:rPr>
        <w:t>ility</w:t>
      </w:r>
      <w:r w:rsidR="00AD3D25" w:rsidRPr="003933EE">
        <w:rPr>
          <w:b/>
          <w:bCs/>
          <w:lang w:val="sv-SE" w:eastAsia="zh-CN"/>
        </w:rPr>
        <w:t xml:space="preserve"> </w:t>
      </w:r>
      <w:r w:rsidRPr="003842C4">
        <w:rPr>
          <w:b/>
          <w:bCs/>
          <w:lang w:val="sv-SE" w:eastAsia="zh-CN"/>
        </w:rPr>
        <w:t>is hard to drawn.</w:t>
      </w:r>
    </w:p>
    <w:p w14:paraId="1BF0BD19" w14:textId="77777777" w:rsidR="00653BAB" w:rsidRPr="00E6398E" w:rsidRDefault="00653BAB" w:rsidP="00653BAB">
      <w:pPr>
        <w:jc w:val="both"/>
        <w:rPr>
          <w:b/>
          <w:bCs/>
          <w:lang w:eastAsia="zh-CN"/>
        </w:rPr>
      </w:pPr>
      <w:r w:rsidRPr="00E6398E">
        <w:rPr>
          <w:rFonts w:hint="eastAsia"/>
          <w:b/>
          <w:bCs/>
          <w:lang w:eastAsia="zh-CN"/>
        </w:rPr>
        <w:t>P</w:t>
      </w:r>
      <w:r w:rsidRPr="00E6398E">
        <w:rPr>
          <w:b/>
          <w:bCs/>
          <w:lang w:eastAsia="zh-CN"/>
        </w:rPr>
        <w:t xml:space="preserve">roposal 9: For demodulation performance study of ISAC, recommend to initiate this work </w:t>
      </w:r>
      <w:r>
        <w:rPr>
          <w:b/>
          <w:bCs/>
          <w:lang w:eastAsia="zh-CN"/>
        </w:rPr>
        <w:t>from</w:t>
      </w:r>
      <w:r w:rsidRPr="00E6398E">
        <w:rPr>
          <w:b/>
          <w:bCs/>
          <w:lang w:eastAsia="zh-CN"/>
        </w:rPr>
        <w:t xml:space="preserve"> </w:t>
      </w:r>
      <w:r>
        <w:rPr>
          <w:b/>
          <w:bCs/>
          <w:lang w:eastAsia="zh-CN"/>
        </w:rPr>
        <w:t xml:space="preserve">Oct. </w:t>
      </w:r>
      <w:r w:rsidRPr="00E6398E">
        <w:rPr>
          <w:b/>
          <w:bCs/>
          <w:lang w:eastAsia="zh-CN"/>
        </w:rPr>
        <w:t xml:space="preserve">2026 meeting since RAN1 will start sensing related discussion </w:t>
      </w:r>
      <w:r>
        <w:rPr>
          <w:b/>
          <w:bCs/>
          <w:lang w:eastAsia="zh-CN"/>
        </w:rPr>
        <w:t>from</w:t>
      </w:r>
      <w:r w:rsidRPr="00E6398E">
        <w:rPr>
          <w:b/>
          <w:bCs/>
          <w:lang w:eastAsia="zh-CN"/>
        </w:rPr>
        <w:t xml:space="preserve"> April 2026 meeting.</w:t>
      </w:r>
    </w:p>
    <w:p w14:paraId="5249D153" w14:textId="77777777" w:rsidR="000B59F3" w:rsidRPr="0017681F" w:rsidRDefault="000B59F3" w:rsidP="000B59F3">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10</w:t>
      </w:r>
      <w:r w:rsidRPr="0017681F">
        <w:rPr>
          <w:b/>
          <w:bCs/>
          <w:lang w:val="sv-SE" w:eastAsia="zh-CN"/>
        </w:rPr>
        <w:t xml:space="preserve">: RAN4 clarify the channel model used for 6G </w:t>
      </w:r>
      <w:r>
        <w:rPr>
          <w:b/>
          <w:bCs/>
          <w:lang w:val="sv-SE" w:eastAsia="zh-CN"/>
        </w:rPr>
        <w:t>D</w:t>
      </w:r>
      <w:r w:rsidRPr="0017681F">
        <w:rPr>
          <w:b/>
          <w:bCs/>
          <w:lang w:val="sv-SE" w:eastAsia="zh-CN"/>
        </w:rPr>
        <w:t>emodulation requirements. Only SCM channel model, or both TDL and SCM channel model.</w:t>
      </w:r>
    </w:p>
    <w:p w14:paraId="74F02D53" w14:textId="77777777" w:rsidR="000B59F3" w:rsidRDefault="000B59F3" w:rsidP="000B59F3">
      <w:pPr>
        <w:jc w:val="both"/>
        <w:rPr>
          <w:b/>
          <w:bCs/>
          <w:lang w:val="sv-SE" w:eastAsia="zh-CN"/>
        </w:rPr>
      </w:pPr>
      <w:r w:rsidRPr="0017681F">
        <w:rPr>
          <w:b/>
          <w:bCs/>
          <w:lang w:val="sv-SE" w:eastAsia="zh-CN"/>
        </w:rPr>
        <w:t xml:space="preserve">Proposal </w:t>
      </w:r>
      <w:r>
        <w:rPr>
          <w:b/>
          <w:bCs/>
          <w:lang w:val="sv-SE" w:eastAsia="zh-CN"/>
        </w:rPr>
        <w:t>11</w:t>
      </w:r>
      <w:r w:rsidRPr="0017681F">
        <w:rPr>
          <w:b/>
          <w:bCs/>
          <w:lang w:val="sv-SE" w:eastAsia="zh-CN"/>
        </w:rPr>
        <w:t xml:space="preserve">: </w:t>
      </w:r>
      <w:r>
        <w:rPr>
          <w:b/>
          <w:bCs/>
          <w:lang w:val="sv-SE" w:eastAsia="zh-CN"/>
        </w:rPr>
        <w:t>F</w:t>
      </w:r>
      <w:r w:rsidRPr="0017681F">
        <w:rPr>
          <w:b/>
          <w:bCs/>
          <w:lang w:val="sv-SE" w:eastAsia="zh-CN"/>
        </w:rPr>
        <w:t>or one specific feature</w:t>
      </w:r>
      <w:r>
        <w:rPr>
          <w:b/>
          <w:bCs/>
          <w:lang w:val="sv-SE" w:eastAsia="zh-CN"/>
        </w:rPr>
        <w:t xml:space="preserve"> in 6G</w:t>
      </w:r>
      <w:r w:rsidRPr="0017681F">
        <w:rPr>
          <w:b/>
          <w:bCs/>
          <w:lang w:val="sv-SE" w:eastAsia="zh-CN"/>
        </w:rPr>
        <w:t>, only one channel model selected (either TDL or SCM).</w:t>
      </w:r>
      <w:r w:rsidRPr="00090797">
        <w:rPr>
          <w:b/>
          <w:bCs/>
          <w:lang w:val="sv-SE" w:eastAsia="zh-CN"/>
        </w:rPr>
        <w:t xml:space="preserve"> </w:t>
      </w:r>
      <w:r w:rsidRPr="0017681F">
        <w:rPr>
          <w:b/>
          <w:bCs/>
          <w:lang w:val="sv-SE" w:eastAsia="zh-CN"/>
        </w:rPr>
        <w:t xml:space="preserve">RAN4 </w:t>
      </w:r>
      <w:r>
        <w:rPr>
          <w:b/>
          <w:bCs/>
          <w:lang w:val="sv-SE" w:eastAsia="zh-CN"/>
        </w:rPr>
        <w:t xml:space="preserve">should </w:t>
      </w:r>
      <w:r w:rsidRPr="0017681F">
        <w:rPr>
          <w:b/>
          <w:bCs/>
          <w:lang w:val="sv-SE" w:eastAsia="zh-CN"/>
        </w:rPr>
        <w:t xml:space="preserve">clarify </w:t>
      </w:r>
      <w:r>
        <w:rPr>
          <w:b/>
          <w:bCs/>
          <w:lang w:val="sv-SE" w:eastAsia="zh-CN"/>
        </w:rPr>
        <w:t>the criteria for channel model selection.</w:t>
      </w:r>
    </w:p>
    <w:p w14:paraId="6B0FE47B" w14:textId="77777777" w:rsidR="000B59F3" w:rsidRDefault="000B59F3" w:rsidP="000B59F3">
      <w:pPr>
        <w:jc w:val="both"/>
        <w:rPr>
          <w:lang w:val="sv-SE" w:eastAsia="zh-CN"/>
        </w:rPr>
      </w:pPr>
      <w:r w:rsidRPr="0017681F">
        <w:rPr>
          <w:b/>
          <w:bCs/>
          <w:lang w:val="sv-SE" w:eastAsia="zh-CN"/>
        </w:rPr>
        <w:t xml:space="preserve">Proposal </w:t>
      </w:r>
      <w:r>
        <w:rPr>
          <w:b/>
          <w:bCs/>
          <w:lang w:val="sv-SE" w:eastAsia="zh-CN"/>
        </w:rPr>
        <w:t>12</w:t>
      </w:r>
      <w:r w:rsidRPr="0017681F">
        <w:rPr>
          <w:b/>
          <w:bCs/>
          <w:lang w:val="sv-SE" w:eastAsia="zh-CN"/>
        </w:rPr>
        <w:t xml:space="preserve">: </w:t>
      </w:r>
      <w:r>
        <w:rPr>
          <w:b/>
          <w:bCs/>
          <w:lang w:val="sv-SE" w:eastAsia="zh-CN"/>
        </w:rPr>
        <w:t>P</w:t>
      </w:r>
      <w:r w:rsidRPr="006876DE">
        <w:rPr>
          <w:b/>
          <w:bCs/>
          <w:lang w:val="sv-SE" w:eastAsia="zh-CN"/>
        </w:rPr>
        <w:t>roper and practial MIMO correlation factors/matrices should be studied for TDL channel.</w:t>
      </w:r>
    </w:p>
    <w:p w14:paraId="3C197E46" w14:textId="77777777" w:rsidR="000B59F3" w:rsidRDefault="000B59F3" w:rsidP="000B59F3">
      <w:pPr>
        <w:spacing w:beforeLines="50" w:before="120"/>
        <w:jc w:val="both"/>
        <w:rPr>
          <w:b/>
          <w:bCs/>
          <w:lang w:eastAsia="zh-CN"/>
        </w:rPr>
      </w:pPr>
      <w:r w:rsidRPr="00454912">
        <w:rPr>
          <w:rFonts w:hint="eastAsia"/>
          <w:b/>
          <w:bCs/>
          <w:lang w:val="sv-SE" w:eastAsia="zh-CN"/>
        </w:rPr>
        <w:t>O</w:t>
      </w:r>
      <w:r w:rsidRPr="00454912">
        <w:rPr>
          <w:b/>
          <w:bCs/>
          <w:lang w:val="sv-SE" w:eastAsia="zh-CN"/>
        </w:rPr>
        <w:t xml:space="preserve">bservation </w:t>
      </w:r>
      <w:r>
        <w:rPr>
          <w:b/>
          <w:bCs/>
          <w:lang w:val="sv-SE" w:eastAsia="zh-CN"/>
        </w:rPr>
        <w:t>2</w:t>
      </w:r>
      <w:r w:rsidRPr="00454912">
        <w:rPr>
          <w:b/>
          <w:bCs/>
          <w:lang w:val="sv-SE" w:eastAsia="zh-CN"/>
        </w:rPr>
        <w:t xml:space="preserve">: </w:t>
      </w:r>
      <w:r>
        <w:rPr>
          <w:b/>
          <w:bCs/>
          <w:lang w:val="sv-SE" w:eastAsia="zh-CN"/>
        </w:rPr>
        <w:t xml:space="preserve">The outcome rCDL-C1 of SCM channel model in RAN4 SCM study item is for </w:t>
      </w:r>
      <w:r w:rsidRPr="005D4E11">
        <w:rPr>
          <w:b/>
          <w:bCs/>
          <w:lang w:eastAsia="zh-CN"/>
        </w:rPr>
        <w:t>3.5GHz Um</w:t>
      </w:r>
      <w:r w:rsidRPr="005D4E11">
        <w:rPr>
          <w:rFonts w:hint="eastAsia"/>
          <w:b/>
          <w:bCs/>
          <w:lang w:eastAsia="zh-CN"/>
        </w:rPr>
        <w:t>a</w:t>
      </w:r>
      <w:r>
        <w:rPr>
          <w:b/>
          <w:bCs/>
          <w:lang w:eastAsia="zh-CN"/>
        </w:rPr>
        <w:t xml:space="preserve"> only. </w:t>
      </w:r>
    </w:p>
    <w:p w14:paraId="390E0C30" w14:textId="77777777" w:rsidR="000B59F3" w:rsidRPr="005D4E11" w:rsidRDefault="000B59F3" w:rsidP="000B59F3">
      <w:pPr>
        <w:jc w:val="both"/>
        <w:rPr>
          <w:b/>
          <w:bCs/>
          <w:lang w:val="sv-SE" w:eastAsia="zh-CN"/>
        </w:rPr>
      </w:pPr>
      <w:r>
        <w:rPr>
          <w:rFonts w:hint="eastAsia"/>
          <w:b/>
          <w:bCs/>
          <w:lang w:eastAsia="zh-CN"/>
        </w:rPr>
        <w:t>O</w:t>
      </w:r>
      <w:r>
        <w:rPr>
          <w:b/>
          <w:bCs/>
          <w:lang w:eastAsia="zh-CN"/>
        </w:rPr>
        <w:t>bservation 3: T</w:t>
      </w:r>
      <w:r w:rsidRPr="005D4E11">
        <w:rPr>
          <w:b/>
          <w:bCs/>
          <w:lang w:eastAsia="zh-CN"/>
        </w:rPr>
        <w:t>he frequency range for 6G is wide</w:t>
      </w:r>
      <w:r>
        <w:rPr>
          <w:b/>
          <w:bCs/>
          <w:lang w:eastAsia="zh-CN"/>
        </w:rPr>
        <w:t xml:space="preserve"> and multiple typical values for the carrier frequency proposed for different 6G scenarios. </w:t>
      </w:r>
    </w:p>
    <w:p w14:paraId="6AF64F39" w14:textId="77777777" w:rsidR="000B59F3" w:rsidRDefault="000B59F3" w:rsidP="000B59F3">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13</w:t>
      </w:r>
      <w:r w:rsidRPr="0017681F">
        <w:rPr>
          <w:b/>
          <w:bCs/>
          <w:lang w:val="sv-SE" w:eastAsia="zh-CN"/>
        </w:rPr>
        <w:t xml:space="preserve">: </w:t>
      </w:r>
      <w:r>
        <w:rPr>
          <w:b/>
          <w:bCs/>
          <w:lang w:val="sv-SE" w:eastAsia="zh-CN"/>
        </w:rPr>
        <w:t>Either an unified channel model agnostic to different carrier frequencies or seperate channel models for different carrier frequencies should be defined for RAN4 6G Demodulation.</w:t>
      </w:r>
    </w:p>
    <w:p w14:paraId="663947CA" w14:textId="77777777" w:rsidR="000B59F3" w:rsidRPr="00752201" w:rsidRDefault="000B59F3" w:rsidP="000B59F3">
      <w:pPr>
        <w:jc w:val="both"/>
        <w:rPr>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14</w:t>
      </w:r>
      <w:r w:rsidRPr="0017681F">
        <w:rPr>
          <w:b/>
          <w:bCs/>
          <w:lang w:val="sv-SE" w:eastAsia="zh-CN"/>
        </w:rPr>
        <w:t>:</w:t>
      </w:r>
      <w:r w:rsidRPr="000F45B0">
        <w:t xml:space="preserve"> </w:t>
      </w:r>
      <w:r w:rsidRPr="000F45B0">
        <w:rPr>
          <w:b/>
          <w:bCs/>
          <w:lang w:val="sv-SE" w:eastAsia="zh-CN"/>
        </w:rPr>
        <w:t xml:space="preserve">For some specific use cases, </w:t>
      </w:r>
      <w:r w:rsidRPr="0017681F">
        <w:rPr>
          <w:b/>
          <w:bCs/>
          <w:lang w:val="sv-SE" w:eastAsia="zh-CN"/>
        </w:rPr>
        <w:t xml:space="preserve"> </w:t>
      </w:r>
      <w:r w:rsidRPr="000F45B0">
        <w:rPr>
          <w:b/>
          <w:bCs/>
          <w:lang w:val="sv-SE" w:eastAsia="zh-CN"/>
        </w:rPr>
        <w:t>specialized channel model</w:t>
      </w:r>
      <w:r>
        <w:rPr>
          <w:b/>
          <w:bCs/>
          <w:lang w:val="sv-SE" w:eastAsia="zh-CN"/>
        </w:rPr>
        <w:t>s related</w:t>
      </w:r>
      <w:r w:rsidRPr="000F45B0">
        <w:rPr>
          <w:b/>
          <w:bCs/>
          <w:lang w:val="sv-SE" w:eastAsia="zh-CN"/>
        </w:rPr>
        <w:t xml:space="preserve"> evaluations should be performed, e.g., AI, ISAC, NTN, HST.</w:t>
      </w:r>
    </w:p>
    <w:p w14:paraId="6A048D1A" w14:textId="77777777" w:rsidR="000B59F3" w:rsidRPr="001E6768" w:rsidRDefault="000B59F3" w:rsidP="000B59F3">
      <w:pPr>
        <w:jc w:val="both"/>
        <w:rPr>
          <w:lang w:val="en-US" w:eastAsia="zh-CN"/>
        </w:rPr>
      </w:pPr>
      <w:r w:rsidRPr="001E6768">
        <w:rPr>
          <w:rFonts w:hint="eastAsia"/>
          <w:b/>
          <w:bCs/>
          <w:lang w:val="sv-SE" w:eastAsia="zh-CN"/>
        </w:rPr>
        <w:t>P</w:t>
      </w:r>
      <w:r w:rsidRPr="001E6768">
        <w:rPr>
          <w:b/>
          <w:bCs/>
          <w:lang w:val="sv-SE" w:eastAsia="zh-CN"/>
        </w:rPr>
        <w:t>roposal 1</w:t>
      </w:r>
      <w:r>
        <w:rPr>
          <w:b/>
          <w:bCs/>
          <w:lang w:val="sv-SE" w:eastAsia="zh-CN"/>
        </w:rPr>
        <w:t>5</w:t>
      </w:r>
      <w:r w:rsidRPr="001E6768">
        <w:rPr>
          <w:b/>
          <w:bCs/>
          <w:lang w:val="sv-SE" w:eastAsia="zh-CN"/>
        </w:rPr>
        <w:t>: For 6G Demodulation, use MMSE-IRC as the baseline receiver algorithm for both UE and BS side.</w:t>
      </w:r>
    </w:p>
    <w:p w14:paraId="57FC58F8" w14:textId="77777777" w:rsidR="002866E6" w:rsidRPr="005D4E11" w:rsidRDefault="002866E6" w:rsidP="002866E6">
      <w:pPr>
        <w:jc w:val="both"/>
        <w:rPr>
          <w:b/>
          <w:bCs/>
          <w:lang w:val="sv-SE" w:eastAsia="zh-CN"/>
        </w:rPr>
      </w:pPr>
      <w:r>
        <w:rPr>
          <w:rFonts w:hint="eastAsia"/>
          <w:b/>
          <w:bCs/>
          <w:lang w:eastAsia="zh-CN"/>
        </w:rPr>
        <w:t>O</w:t>
      </w:r>
      <w:r>
        <w:rPr>
          <w:b/>
          <w:bCs/>
          <w:lang w:eastAsia="zh-CN"/>
        </w:rPr>
        <w:t xml:space="preserve">bservation 4: </w:t>
      </w:r>
      <w:r w:rsidRPr="00B83C1E">
        <w:rPr>
          <w:b/>
          <w:bCs/>
          <w:lang w:eastAsia="zh-CN"/>
        </w:rPr>
        <w:t xml:space="preserve">RAN4 demodulation performance tests </w:t>
      </w:r>
      <w:r>
        <w:rPr>
          <w:b/>
          <w:bCs/>
          <w:lang w:eastAsia="zh-CN"/>
        </w:rPr>
        <w:t>with</w:t>
      </w:r>
      <w:r w:rsidRPr="00B83C1E">
        <w:rPr>
          <w:b/>
          <w:bCs/>
          <w:lang w:eastAsia="zh-CN"/>
        </w:rPr>
        <w:t xml:space="preserve"> specific TxEVM assumption</w:t>
      </w:r>
      <w:r>
        <w:rPr>
          <w:b/>
          <w:bCs/>
          <w:lang w:eastAsia="zh-CN"/>
        </w:rPr>
        <w:t>s</w:t>
      </w:r>
      <w:r w:rsidRPr="00B83C1E">
        <w:rPr>
          <w:b/>
          <w:bCs/>
          <w:lang w:eastAsia="zh-CN"/>
        </w:rPr>
        <w:t xml:space="preserve"> </w:t>
      </w:r>
      <w:r>
        <w:rPr>
          <w:b/>
          <w:bCs/>
          <w:lang w:eastAsia="zh-CN"/>
        </w:rPr>
        <w:t xml:space="preserve">are </w:t>
      </w:r>
      <w:r w:rsidRPr="00B83C1E">
        <w:rPr>
          <w:b/>
          <w:bCs/>
          <w:lang w:eastAsia="zh-CN"/>
        </w:rPr>
        <w:t xml:space="preserve">essential to establish a </w:t>
      </w:r>
      <w:r>
        <w:rPr>
          <w:b/>
          <w:bCs/>
          <w:lang w:eastAsia="zh-CN"/>
        </w:rPr>
        <w:t>fair benchmark</w:t>
      </w:r>
      <w:r w:rsidRPr="00B83C1E">
        <w:rPr>
          <w:b/>
          <w:bCs/>
          <w:lang w:eastAsia="zh-CN"/>
        </w:rPr>
        <w:t xml:space="preserve">, </w:t>
      </w:r>
      <w:r>
        <w:rPr>
          <w:b/>
          <w:bCs/>
          <w:lang w:eastAsia="zh-CN"/>
        </w:rPr>
        <w:t>and simulate the</w:t>
      </w:r>
      <w:r w:rsidRPr="00B83C1E">
        <w:rPr>
          <w:b/>
          <w:bCs/>
          <w:lang w:eastAsia="zh-CN"/>
        </w:rPr>
        <w:t xml:space="preserve"> realistic </w:t>
      </w:r>
      <w:r>
        <w:rPr>
          <w:b/>
          <w:bCs/>
          <w:lang w:eastAsia="zh-CN"/>
        </w:rPr>
        <w:t>scenarios</w:t>
      </w:r>
      <w:r w:rsidRPr="00B83C1E">
        <w:rPr>
          <w:b/>
          <w:bCs/>
          <w:lang w:eastAsia="zh-CN"/>
        </w:rPr>
        <w:t>.</w:t>
      </w:r>
      <w:r>
        <w:rPr>
          <w:b/>
          <w:bCs/>
          <w:lang w:eastAsia="zh-CN"/>
        </w:rPr>
        <w:t xml:space="preserve"> </w:t>
      </w:r>
    </w:p>
    <w:p w14:paraId="06EE1197" w14:textId="6C70A099" w:rsidR="002866E6" w:rsidRDefault="002866E6" w:rsidP="002866E6">
      <w:pPr>
        <w:jc w:val="both"/>
        <w:rPr>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16</w:t>
      </w:r>
      <w:r w:rsidRPr="0017681F">
        <w:rPr>
          <w:b/>
          <w:bCs/>
          <w:lang w:val="sv-SE" w:eastAsia="zh-CN"/>
        </w:rPr>
        <w:t xml:space="preserve">: </w:t>
      </w:r>
      <w:r>
        <w:rPr>
          <w:rFonts w:hint="eastAsia"/>
          <w:b/>
          <w:bCs/>
          <w:lang w:val="sv-SE" w:eastAsia="zh-CN"/>
        </w:rPr>
        <w:t>D</w:t>
      </w:r>
      <w:r w:rsidRPr="00B83C1E">
        <w:rPr>
          <w:b/>
          <w:bCs/>
          <w:lang w:val="sv-SE" w:eastAsia="zh-CN"/>
        </w:rPr>
        <w:t>efine the demod TxEVM assumptions according</w:t>
      </w:r>
      <w:r>
        <w:rPr>
          <w:b/>
          <w:bCs/>
          <w:lang w:val="sv-SE" w:eastAsia="zh-CN"/>
        </w:rPr>
        <w:t xml:space="preserve"> </w:t>
      </w:r>
      <w:r>
        <w:rPr>
          <w:rFonts w:hint="eastAsia"/>
          <w:b/>
          <w:bCs/>
          <w:lang w:val="sv-SE" w:eastAsia="zh-CN"/>
        </w:rPr>
        <w:t>t</w:t>
      </w:r>
      <w:r>
        <w:rPr>
          <w:b/>
          <w:bCs/>
          <w:lang w:val="sv-SE" w:eastAsia="zh-CN"/>
        </w:rPr>
        <w:t xml:space="preserve">o the </w:t>
      </w:r>
      <w:r w:rsidRPr="00B83C1E">
        <w:rPr>
          <w:b/>
          <w:bCs/>
          <w:lang w:val="sv-SE" w:eastAsia="zh-CN"/>
        </w:rPr>
        <w:t xml:space="preserve">RF TxEVM requirements based on </w:t>
      </w:r>
      <w:r w:rsidR="005C5E1F">
        <w:rPr>
          <w:b/>
          <w:bCs/>
          <w:lang w:val="sv-SE" w:eastAsia="zh-CN"/>
        </w:rPr>
        <w:t>network</w:t>
      </w:r>
      <w:r w:rsidR="005C5E1F" w:rsidRPr="00B83C1E">
        <w:rPr>
          <w:b/>
          <w:bCs/>
          <w:lang w:val="sv-SE" w:eastAsia="zh-CN"/>
        </w:rPr>
        <w:t xml:space="preserve"> </w:t>
      </w:r>
      <w:r w:rsidRPr="00B83C1E">
        <w:rPr>
          <w:b/>
          <w:bCs/>
          <w:lang w:val="sv-SE" w:eastAsia="zh-CN"/>
        </w:rPr>
        <w:t>vendor</w:t>
      </w:r>
      <w:r>
        <w:rPr>
          <w:b/>
          <w:bCs/>
          <w:lang w:val="sv-SE" w:eastAsia="zh-CN"/>
        </w:rPr>
        <w:t>s’</w:t>
      </w:r>
      <w:r w:rsidRPr="00B83C1E">
        <w:rPr>
          <w:b/>
          <w:bCs/>
          <w:lang w:val="sv-SE" w:eastAsia="zh-CN"/>
        </w:rPr>
        <w:t xml:space="preserve"> inputs, e.g., values with some tighten than RF TxEVM requirements.</w:t>
      </w:r>
    </w:p>
    <w:p w14:paraId="197D58EE" w14:textId="06FD01CA" w:rsidR="002866E6" w:rsidRPr="00D90730" w:rsidRDefault="002866E6" w:rsidP="002866E6">
      <w:pPr>
        <w:jc w:val="both"/>
        <w:rPr>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17</w:t>
      </w:r>
      <w:r w:rsidRPr="0017681F">
        <w:rPr>
          <w:b/>
          <w:bCs/>
          <w:lang w:val="sv-SE" w:eastAsia="zh-CN"/>
        </w:rPr>
        <w:t xml:space="preserve">: </w:t>
      </w:r>
      <w:r>
        <w:rPr>
          <w:b/>
          <w:bCs/>
          <w:lang w:val="sv-SE" w:eastAsia="zh-CN"/>
        </w:rPr>
        <w:t>C</w:t>
      </w:r>
      <w:r w:rsidRPr="00D90730">
        <w:rPr>
          <w:b/>
          <w:bCs/>
          <w:lang w:val="sv-SE" w:eastAsia="zh-CN"/>
        </w:rPr>
        <w:t>larify the defin</w:t>
      </w:r>
      <w:r w:rsidR="0003201B">
        <w:rPr>
          <w:b/>
          <w:bCs/>
          <w:lang w:val="sv-SE" w:eastAsia="zh-CN"/>
        </w:rPr>
        <w:t>i</w:t>
      </w:r>
      <w:r w:rsidRPr="00D90730">
        <w:rPr>
          <w:b/>
          <w:bCs/>
          <w:lang w:val="sv-SE" w:eastAsia="zh-CN"/>
        </w:rPr>
        <w:t>tion of so-called SSB SNR, specifically regarding whether it accounts for the gain provided by precoding/beamforming.</w:t>
      </w:r>
    </w:p>
    <w:p w14:paraId="61F50733" w14:textId="77777777" w:rsidR="002866E6" w:rsidRDefault="002866E6" w:rsidP="002866E6">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18</w:t>
      </w:r>
      <w:r w:rsidRPr="0017681F">
        <w:rPr>
          <w:b/>
          <w:bCs/>
          <w:lang w:val="sv-SE" w:eastAsia="zh-CN"/>
        </w:rPr>
        <w:t xml:space="preserve">: </w:t>
      </w:r>
      <w:r>
        <w:rPr>
          <w:b/>
          <w:bCs/>
          <w:lang w:val="sv-SE" w:eastAsia="zh-CN"/>
        </w:rPr>
        <w:t>F</w:t>
      </w:r>
      <w:r w:rsidRPr="009400C6">
        <w:rPr>
          <w:b/>
          <w:bCs/>
          <w:lang w:val="sv-SE" w:eastAsia="zh-CN"/>
        </w:rPr>
        <w:t xml:space="preserve">or 6G </w:t>
      </w:r>
      <w:r>
        <w:rPr>
          <w:b/>
          <w:bCs/>
          <w:lang w:val="sv-SE" w:eastAsia="zh-CN"/>
        </w:rPr>
        <w:t xml:space="preserve">Demodulation with </w:t>
      </w:r>
      <w:r w:rsidRPr="009400C6">
        <w:rPr>
          <w:b/>
          <w:bCs/>
          <w:lang w:val="sv-SE" w:eastAsia="zh-CN"/>
        </w:rPr>
        <w:t xml:space="preserve">interference modelling, further </w:t>
      </w:r>
      <w:r>
        <w:rPr>
          <w:b/>
          <w:bCs/>
          <w:lang w:val="sv-SE" w:eastAsia="zh-CN"/>
        </w:rPr>
        <w:t>evaluation</w:t>
      </w:r>
      <w:r w:rsidRPr="009400C6">
        <w:rPr>
          <w:b/>
          <w:bCs/>
          <w:lang w:val="sv-SE" w:eastAsia="zh-CN"/>
        </w:rPr>
        <w:t xml:space="preserve"> and analysis on the modelling of directions, INRs, modulation orders of interference(s)</w:t>
      </w:r>
      <w:r>
        <w:rPr>
          <w:b/>
          <w:bCs/>
          <w:lang w:val="sv-SE" w:eastAsia="zh-CN"/>
        </w:rPr>
        <w:t>, number of layers from interference(s) are needed.</w:t>
      </w:r>
    </w:p>
    <w:p w14:paraId="4135524F" w14:textId="77777777" w:rsidR="002866E6" w:rsidRDefault="002866E6" w:rsidP="002866E6">
      <w:pPr>
        <w:jc w:val="both"/>
        <w:rPr>
          <w:b/>
          <w:bCs/>
          <w:lang w:eastAsia="zh-CN"/>
        </w:rPr>
      </w:pPr>
      <w:r>
        <w:rPr>
          <w:rFonts w:hint="eastAsia"/>
          <w:b/>
          <w:bCs/>
          <w:lang w:eastAsia="zh-CN"/>
        </w:rPr>
        <w:t>O</w:t>
      </w:r>
      <w:r>
        <w:rPr>
          <w:b/>
          <w:bCs/>
          <w:lang w:eastAsia="zh-CN"/>
        </w:rPr>
        <w:t>bservation 5: F</w:t>
      </w:r>
      <w:r w:rsidRPr="00331F64">
        <w:rPr>
          <w:b/>
          <w:bCs/>
          <w:lang w:eastAsia="zh-CN"/>
        </w:rPr>
        <w:t xml:space="preserve">or </w:t>
      </w:r>
      <w:r>
        <w:rPr>
          <w:b/>
          <w:bCs/>
          <w:lang w:eastAsia="zh-CN"/>
        </w:rPr>
        <w:t>6G D</w:t>
      </w:r>
      <w:r w:rsidRPr="00331F64">
        <w:rPr>
          <w:b/>
          <w:bCs/>
          <w:lang w:eastAsia="zh-CN"/>
        </w:rPr>
        <w:t xml:space="preserve">emodulation performance test, current method of using </w:t>
      </w:r>
      <w:r>
        <w:rPr>
          <w:b/>
          <w:bCs/>
          <w:lang w:eastAsia="zh-CN"/>
        </w:rPr>
        <w:t xml:space="preserve">FRC style, i.e., </w:t>
      </w:r>
      <w:r w:rsidRPr="00331F64">
        <w:rPr>
          <w:b/>
          <w:bCs/>
          <w:lang w:eastAsia="zh-CN"/>
        </w:rPr>
        <w:t>specified MCS value, fixed rank value, fixed channel bandwi</w:t>
      </w:r>
      <w:r>
        <w:rPr>
          <w:b/>
          <w:bCs/>
          <w:lang w:eastAsia="zh-CN"/>
        </w:rPr>
        <w:t>d</w:t>
      </w:r>
      <w:r w:rsidRPr="00331F64">
        <w:rPr>
          <w:b/>
          <w:bCs/>
          <w:lang w:eastAsia="zh-CN"/>
        </w:rPr>
        <w:t xml:space="preserve">th and fixed subframe configuration is the correct and reasonable approach. </w:t>
      </w:r>
    </w:p>
    <w:p w14:paraId="35A36F86" w14:textId="77777777" w:rsidR="002866E6" w:rsidRDefault="002866E6" w:rsidP="002866E6">
      <w:pPr>
        <w:jc w:val="both"/>
        <w:rPr>
          <w:b/>
          <w:bCs/>
          <w:lang w:eastAsia="zh-CN"/>
        </w:rPr>
      </w:pPr>
      <w:r w:rsidRPr="006D2D04">
        <w:rPr>
          <w:b/>
          <w:bCs/>
          <w:lang w:eastAsia="zh-CN"/>
        </w:rPr>
        <w:t>Proposal 1</w:t>
      </w:r>
      <w:r>
        <w:rPr>
          <w:b/>
          <w:bCs/>
          <w:lang w:eastAsia="zh-CN"/>
        </w:rPr>
        <w:t>9</w:t>
      </w:r>
      <w:r w:rsidRPr="006D2D04">
        <w:rPr>
          <w:b/>
          <w:bCs/>
          <w:lang w:eastAsia="zh-CN"/>
        </w:rPr>
        <w:t>: For 6G Demodulation</w:t>
      </w:r>
      <w:r>
        <w:rPr>
          <w:b/>
          <w:bCs/>
          <w:lang w:eastAsia="zh-CN"/>
        </w:rPr>
        <w:t xml:space="preserve"> study</w:t>
      </w:r>
      <w:r w:rsidRPr="006D2D04">
        <w:rPr>
          <w:b/>
          <w:bCs/>
          <w:lang w:eastAsia="zh-CN"/>
        </w:rPr>
        <w:t>,</w:t>
      </w:r>
      <w:r>
        <w:rPr>
          <w:b/>
          <w:bCs/>
          <w:lang w:eastAsia="zh-CN"/>
        </w:rPr>
        <w:t xml:space="preserve"> use 5G NR </w:t>
      </w:r>
      <w:r w:rsidRPr="006D2D04">
        <w:rPr>
          <w:b/>
          <w:bCs/>
          <w:lang w:eastAsia="zh-CN"/>
        </w:rPr>
        <w:t xml:space="preserve">FRC style, i.e., specified MCS value, fixed rank value, fixed channel bandwidth and fixed subframe configuration </w:t>
      </w:r>
      <w:r>
        <w:rPr>
          <w:b/>
          <w:bCs/>
          <w:lang w:eastAsia="zh-CN"/>
        </w:rPr>
        <w:t>as the starting point.</w:t>
      </w:r>
    </w:p>
    <w:p w14:paraId="712ED74C" w14:textId="77777777" w:rsidR="002866E6" w:rsidRPr="00235745" w:rsidRDefault="002866E6" w:rsidP="002866E6">
      <w:pPr>
        <w:jc w:val="both"/>
        <w:rPr>
          <w:lang w:eastAsia="zh-CN"/>
        </w:rPr>
      </w:pPr>
      <w:r w:rsidRPr="006D2D04">
        <w:rPr>
          <w:b/>
          <w:bCs/>
          <w:lang w:eastAsia="zh-CN"/>
        </w:rPr>
        <w:t xml:space="preserve">Proposal </w:t>
      </w:r>
      <w:r>
        <w:rPr>
          <w:b/>
          <w:bCs/>
          <w:lang w:eastAsia="zh-CN"/>
        </w:rPr>
        <w:t>20</w:t>
      </w:r>
      <w:r w:rsidRPr="006D2D04">
        <w:rPr>
          <w:b/>
          <w:bCs/>
          <w:lang w:eastAsia="zh-CN"/>
        </w:rPr>
        <w:t xml:space="preserve">: For 6G </w:t>
      </w:r>
      <w:r>
        <w:rPr>
          <w:b/>
          <w:bCs/>
          <w:lang w:eastAsia="zh-CN"/>
        </w:rPr>
        <w:t>CSI reporting performance test, study t</w:t>
      </w:r>
      <w:r w:rsidRPr="005A2148">
        <w:rPr>
          <w:b/>
          <w:bCs/>
          <w:lang w:eastAsia="zh-CN"/>
        </w:rPr>
        <w:t xml:space="preserve">he </w:t>
      </w:r>
      <w:r>
        <w:rPr>
          <w:b/>
          <w:bCs/>
          <w:lang w:eastAsia="zh-CN"/>
        </w:rPr>
        <w:t xml:space="preserve">feasibility for </w:t>
      </w:r>
      <w:r w:rsidRPr="005A2148">
        <w:rPr>
          <w:b/>
          <w:bCs/>
          <w:lang w:eastAsia="zh-CN"/>
        </w:rPr>
        <w:t>CSI reporting performance testing in terms of throughput/SNR instead of measuring gamma.</w:t>
      </w:r>
    </w:p>
    <w:p w14:paraId="7B75D53B" w14:textId="77777777" w:rsidR="002866E6" w:rsidRDefault="002866E6" w:rsidP="002866E6">
      <w:pPr>
        <w:jc w:val="both"/>
        <w:rPr>
          <w:b/>
          <w:bCs/>
          <w:lang w:eastAsia="zh-CN"/>
        </w:rPr>
      </w:pPr>
      <w:r>
        <w:rPr>
          <w:rFonts w:hint="eastAsia"/>
          <w:b/>
          <w:bCs/>
          <w:lang w:eastAsia="zh-CN"/>
        </w:rPr>
        <w:t>O</w:t>
      </w:r>
      <w:r>
        <w:rPr>
          <w:b/>
          <w:bCs/>
          <w:lang w:eastAsia="zh-CN"/>
        </w:rPr>
        <w:t>bservation 6: I</w:t>
      </w:r>
      <w:r w:rsidRPr="007717D3">
        <w:rPr>
          <w:b/>
          <w:bCs/>
          <w:lang w:eastAsia="zh-CN"/>
        </w:rPr>
        <w:t>ntroducing OLLA into ATP requirements would introduce more disadvantages than advantages</w:t>
      </w:r>
      <w:r>
        <w:rPr>
          <w:b/>
          <w:bCs/>
          <w:lang w:eastAsia="zh-CN"/>
        </w:rPr>
        <w:t>, e.g.,</w:t>
      </w:r>
      <w:r w:rsidRPr="007717D3">
        <w:rPr>
          <w:b/>
          <w:bCs/>
          <w:lang w:eastAsia="zh-CN"/>
        </w:rPr>
        <w:t xml:space="preserve"> extended test time</w:t>
      </w:r>
      <w:r>
        <w:rPr>
          <w:b/>
          <w:bCs/>
          <w:lang w:eastAsia="zh-CN"/>
        </w:rPr>
        <w:t>, m</w:t>
      </w:r>
      <w:r w:rsidRPr="007717D3">
        <w:rPr>
          <w:b/>
          <w:bCs/>
          <w:lang w:eastAsia="zh-CN"/>
        </w:rPr>
        <w:t>ask true PHY performance</w:t>
      </w:r>
      <w:r>
        <w:rPr>
          <w:b/>
          <w:bCs/>
          <w:lang w:eastAsia="zh-CN"/>
        </w:rPr>
        <w:t>, c</w:t>
      </w:r>
      <w:r w:rsidRPr="007717D3">
        <w:rPr>
          <w:b/>
          <w:bCs/>
          <w:lang w:eastAsia="zh-CN"/>
        </w:rPr>
        <w:t xml:space="preserve">omplicate root-cause analysis. </w:t>
      </w:r>
    </w:p>
    <w:p w14:paraId="7282284C" w14:textId="77777777" w:rsidR="002866E6" w:rsidRDefault="002866E6" w:rsidP="002866E6">
      <w:pPr>
        <w:jc w:val="both"/>
        <w:rPr>
          <w:b/>
          <w:bCs/>
          <w:lang w:eastAsia="zh-CN"/>
        </w:rPr>
      </w:pPr>
      <w:r>
        <w:rPr>
          <w:rFonts w:hint="eastAsia"/>
          <w:b/>
          <w:bCs/>
          <w:lang w:eastAsia="zh-CN"/>
        </w:rPr>
        <w:t>O</w:t>
      </w:r>
      <w:r>
        <w:rPr>
          <w:b/>
          <w:bCs/>
          <w:lang w:eastAsia="zh-CN"/>
        </w:rPr>
        <w:t xml:space="preserve">bservation 7: </w:t>
      </w:r>
      <w:r w:rsidRPr="007717D3">
        <w:rPr>
          <w:b/>
          <w:bCs/>
          <w:lang w:eastAsia="zh-CN"/>
        </w:rPr>
        <w:t>Ensuring that 5G-based OLLA algorithms seamlessly transition to 6G is an inherently flawed objective.</w:t>
      </w:r>
      <w:r>
        <w:rPr>
          <w:b/>
          <w:bCs/>
          <w:lang w:eastAsia="zh-CN"/>
        </w:rPr>
        <w:t xml:space="preserve"> </w:t>
      </w:r>
      <w:r w:rsidRPr="00EA4782">
        <w:rPr>
          <w:b/>
          <w:bCs/>
          <w:lang w:eastAsia="zh-CN"/>
        </w:rPr>
        <w:t xml:space="preserve">5G implementation is tightly coupled with the existing 5G PHY layer. </w:t>
      </w:r>
    </w:p>
    <w:p w14:paraId="0650F329" w14:textId="77777777" w:rsidR="002866E6" w:rsidRDefault="002866E6" w:rsidP="002866E6">
      <w:pPr>
        <w:jc w:val="both"/>
        <w:rPr>
          <w:b/>
          <w:bCs/>
          <w:lang w:eastAsia="zh-CN"/>
        </w:rPr>
      </w:pPr>
      <w:r>
        <w:rPr>
          <w:rFonts w:hint="eastAsia"/>
          <w:b/>
          <w:bCs/>
          <w:lang w:eastAsia="zh-CN"/>
        </w:rPr>
        <w:t>O</w:t>
      </w:r>
      <w:r>
        <w:rPr>
          <w:b/>
          <w:bCs/>
          <w:lang w:eastAsia="zh-CN"/>
        </w:rPr>
        <w:t>bservation 8: I</w:t>
      </w:r>
      <w:r w:rsidRPr="00B07E55">
        <w:rPr>
          <w:b/>
          <w:bCs/>
          <w:lang w:eastAsia="zh-CN"/>
        </w:rPr>
        <w:t>t is hard to ensure the studied OLLA algorithm is close enough to the real field.</w:t>
      </w:r>
    </w:p>
    <w:p w14:paraId="6A8D0FA2" w14:textId="77777777" w:rsidR="002866E6" w:rsidRDefault="002866E6" w:rsidP="002866E6">
      <w:pPr>
        <w:jc w:val="both"/>
        <w:rPr>
          <w:b/>
          <w:bCs/>
          <w:lang w:eastAsia="zh-CN"/>
        </w:rPr>
      </w:pPr>
      <w:r w:rsidRPr="006D2D04">
        <w:rPr>
          <w:b/>
          <w:bCs/>
          <w:lang w:eastAsia="zh-CN"/>
        </w:rPr>
        <w:t xml:space="preserve">Proposal </w:t>
      </w:r>
      <w:r>
        <w:rPr>
          <w:b/>
          <w:bCs/>
          <w:lang w:eastAsia="zh-CN"/>
        </w:rPr>
        <w:t>21</w:t>
      </w:r>
      <w:r w:rsidRPr="006D2D04">
        <w:rPr>
          <w:b/>
          <w:bCs/>
          <w:lang w:eastAsia="zh-CN"/>
        </w:rPr>
        <w:t xml:space="preserve">: </w:t>
      </w:r>
      <w:r>
        <w:rPr>
          <w:b/>
          <w:bCs/>
          <w:lang w:eastAsia="zh-CN"/>
        </w:rPr>
        <w:t>Given above observations, prefer not to s</w:t>
      </w:r>
      <w:r w:rsidRPr="00EA4782">
        <w:rPr>
          <w:b/>
          <w:bCs/>
          <w:lang w:eastAsia="zh-CN"/>
        </w:rPr>
        <w:t>tudy includ</w:t>
      </w:r>
      <w:r>
        <w:rPr>
          <w:b/>
          <w:bCs/>
          <w:lang w:eastAsia="zh-CN"/>
        </w:rPr>
        <w:t>ing</w:t>
      </w:r>
      <w:r w:rsidRPr="00EA4782">
        <w:rPr>
          <w:b/>
          <w:bCs/>
          <w:lang w:eastAsia="zh-CN"/>
        </w:rPr>
        <w:t xml:space="preserve"> OLLA in ATP requirements</w:t>
      </w:r>
      <w:r>
        <w:rPr>
          <w:b/>
          <w:bCs/>
          <w:lang w:eastAsia="zh-CN"/>
        </w:rPr>
        <w:t>.</w:t>
      </w:r>
    </w:p>
    <w:p w14:paraId="789978EA" w14:textId="77777777" w:rsidR="002866E6" w:rsidRDefault="002866E6" w:rsidP="002866E6">
      <w:pPr>
        <w:jc w:val="both"/>
        <w:rPr>
          <w:b/>
          <w:bCs/>
          <w:lang w:eastAsia="zh-CN"/>
        </w:rPr>
      </w:pPr>
      <w:r w:rsidRPr="006D2D04">
        <w:rPr>
          <w:b/>
          <w:bCs/>
          <w:lang w:eastAsia="zh-CN"/>
        </w:rPr>
        <w:t xml:space="preserve">Proposal </w:t>
      </w:r>
      <w:r>
        <w:rPr>
          <w:b/>
          <w:bCs/>
          <w:lang w:eastAsia="zh-CN"/>
        </w:rPr>
        <w:t>22</w:t>
      </w:r>
      <w:r w:rsidRPr="006D2D04">
        <w:rPr>
          <w:b/>
          <w:bCs/>
          <w:lang w:eastAsia="zh-CN"/>
        </w:rPr>
        <w:t xml:space="preserve">: </w:t>
      </w:r>
      <w:r>
        <w:rPr>
          <w:b/>
          <w:bCs/>
          <w:lang w:eastAsia="zh-CN"/>
        </w:rPr>
        <w:t>Clarify the test objective for SRS based precoding, e.g., UE receiver performance, the performance of SRS based precoding itself.</w:t>
      </w:r>
    </w:p>
    <w:p w14:paraId="32C0A158" w14:textId="170E82FE" w:rsidR="002866E6" w:rsidRDefault="002866E6" w:rsidP="002866E6">
      <w:pPr>
        <w:jc w:val="both"/>
        <w:rPr>
          <w:lang w:val="sv-SE" w:eastAsia="zh-CN"/>
        </w:rPr>
      </w:pPr>
      <w:r w:rsidRPr="006D2D04">
        <w:rPr>
          <w:b/>
          <w:bCs/>
          <w:lang w:eastAsia="zh-CN"/>
        </w:rPr>
        <w:t xml:space="preserve">Proposal </w:t>
      </w:r>
      <w:r>
        <w:rPr>
          <w:b/>
          <w:bCs/>
          <w:lang w:eastAsia="zh-CN"/>
        </w:rPr>
        <w:t>23</w:t>
      </w:r>
      <w:r w:rsidRPr="006D2D04">
        <w:rPr>
          <w:b/>
          <w:bCs/>
          <w:lang w:eastAsia="zh-CN"/>
        </w:rPr>
        <w:t>:</w:t>
      </w:r>
      <w:r>
        <w:rPr>
          <w:b/>
          <w:bCs/>
          <w:lang w:eastAsia="zh-CN"/>
        </w:rPr>
        <w:t xml:space="preserve"> For SRS based precoding, it’s more </w:t>
      </w:r>
      <w:r w:rsidRPr="008D3346">
        <w:rPr>
          <w:b/>
          <w:bCs/>
          <w:lang w:eastAsia="zh-CN"/>
        </w:rPr>
        <w:t xml:space="preserve">meaningful to design a test case specifically for evaluating the network’s </w:t>
      </w:r>
      <w:r w:rsidR="000638CC" w:rsidRPr="008D3346">
        <w:rPr>
          <w:b/>
          <w:bCs/>
          <w:lang w:eastAsia="zh-CN"/>
        </w:rPr>
        <w:t>trans</w:t>
      </w:r>
      <w:r w:rsidR="000638CC">
        <w:rPr>
          <w:b/>
          <w:bCs/>
          <w:lang w:eastAsia="zh-CN"/>
        </w:rPr>
        <w:t>ceiver</w:t>
      </w:r>
      <w:r w:rsidR="000638CC" w:rsidRPr="008D3346">
        <w:rPr>
          <w:b/>
          <w:bCs/>
          <w:lang w:eastAsia="zh-CN"/>
        </w:rPr>
        <w:t xml:space="preserve"> </w:t>
      </w:r>
      <w:r w:rsidRPr="008D3346">
        <w:rPr>
          <w:b/>
          <w:bCs/>
          <w:lang w:eastAsia="zh-CN"/>
        </w:rPr>
        <w:t>performance</w:t>
      </w:r>
      <w:r>
        <w:rPr>
          <w:b/>
          <w:bCs/>
          <w:lang w:eastAsia="zh-CN"/>
        </w:rPr>
        <w:t xml:space="preserve">, which could </w:t>
      </w:r>
      <w:r w:rsidRPr="00576F1A">
        <w:rPr>
          <w:b/>
          <w:bCs/>
          <w:lang w:eastAsia="zh-CN"/>
        </w:rPr>
        <w:t>directly assess the efficacy of the channel reciprocity mechanism and the network’s ability to translate uplink channel estimates into a high-performance downlink precoder.</w:t>
      </w:r>
    </w:p>
    <w:p w14:paraId="22FA7C05" w14:textId="77777777" w:rsidR="002866E6" w:rsidRDefault="002866E6" w:rsidP="002866E6">
      <w:pPr>
        <w:jc w:val="both"/>
        <w:rPr>
          <w:b/>
          <w:bCs/>
          <w:lang w:val="sv-SE" w:eastAsia="zh-CN"/>
        </w:rPr>
      </w:pPr>
      <w:r w:rsidRPr="005860B6">
        <w:rPr>
          <w:rFonts w:hint="eastAsia"/>
          <w:b/>
          <w:bCs/>
          <w:lang w:val="sv-SE" w:eastAsia="zh-CN"/>
        </w:rPr>
        <w:t>P</w:t>
      </w:r>
      <w:r w:rsidRPr="005860B6">
        <w:rPr>
          <w:b/>
          <w:bCs/>
          <w:lang w:val="sv-SE" w:eastAsia="zh-CN"/>
        </w:rPr>
        <w:t>roposal 2</w:t>
      </w:r>
      <w:r>
        <w:rPr>
          <w:b/>
          <w:bCs/>
          <w:lang w:val="sv-SE" w:eastAsia="zh-CN"/>
        </w:rPr>
        <w:t>4</w:t>
      </w:r>
      <w:r w:rsidRPr="005860B6">
        <w:rPr>
          <w:b/>
          <w:bCs/>
          <w:lang w:val="sv-SE" w:eastAsia="zh-CN"/>
        </w:rPr>
        <w:t>: The feasibility and cost from TE side should also be considered since SRS based precoding highly depends on TE support.</w:t>
      </w:r>
    </w:p>
    <w:p w14:paraId="34137885" w14:textId="77777777" w:rsidR="002866E6" w:rsidRDefault="002866E6" w:rsidP="002866E6">
      <w:pPr>
        <w:jc w:val="both"/>
        <w:rPr>
          <w:b/>
          <w:bCs/>
          <w:lang w:val="sv-SE" w:eastAsia="zh-CN"/>
        </w:rPr>
      </w:pPr>
      <w:r w:rsidRPr="005860B6">
        <w:rPr>
          <w:rFonts w:hint="eastAsia"/>
          <w:b/>
          <w:bCs/>
          <w:lang w:val="sv-SE" w:eastAsia="zh-CN"/>
        </w:rPr>
        <w:t>P</w:t>
      </w:r>
      <w:r w:rsidRPr="005860B6">
        <w:rPr>
          <w:b/>
          <w:bCs/>
          <w:lang w:val="sv-SE" w:eastAsia="zh-CN"/>
        </w:rPr>
        <w:t>roposal 2</w:t>
      </w:r>
      <w:r>
        <w:rPr>
          <w:b/>
          <w:bCs/>
          <w:lang w:val="sv-SE" w:eastAsia="zh-CN"/>
        </w:rPr>
        <w:t>5</w:t>
      </w:r>
      <w:r w:rsidRPr="005860B6">
        <w:rPr>
          <w:b/>
          <w:bCs/>
          <w:lang w:val="sv-SE" w:eastAsia="zh-CN"/>
        </w:rPr>
        <w:t xml:space="preserve">: </w:t>
      </w:r>
      <w:r>
        <w:rPr>
          <w:b/>
          <w:bCs/>
          <w:lang w:val="sv-SE" w:eastAsia="zh-CN"/>
        </w:rPr>
        <w:t xml:space="preserve">Consider the feasibility of implementing </w:t>
      </w:r>
      <w:r w:rsidRPr="006B28D5">
        <w:rPr>
          <w:b/>
          <w:bCs/>
          <w:lang w:val="sv-SE" w:eastAsia="zh-CN"/>
        </w:rPr>
        <w:t>TO/FO compensation</w:t>
      </w:r>
      <w:r>
        <w:rPr>
          <w:b/>
          <w:bCs/>
          <w:lang w:val="sv-SE" w:eastAsia="zh-CN"/>
        </w:rPr>
        <w:t xml:space="preserve"> at TE side</w:t>
      </w:r>
      <w:r w:rsidRPr="006B28D5">
        <w:rPr>
          <w:b/>
          <w:bCs/>
          <w:lang w:val="sv-SE" w:eastAsia="zh-CN"/>
        </w:rPr>
        <w:t xml:space="preserve">, </w:t>
      </w:r>
      <w:r>
        <w:rPr>
          <w:b/>
          <w:bCs/>
          <w:lang w:val="sv-SE" w:eastAsia="zh-CN"/>
        </w:rPr>
        <w:t xml:space="preserve">in which </w:t>
      </w:r>
      <w:r w:rsidRPr="006B28D5">
        <w:rPr>
          <w:b/>
          <w:bCs/>
          <w:lang w:val="sv-SE" w:eastAsia="zh-CN"/>
        </w:rPr>
        <w:t xml:space="preserve">which </w:t>
      </w:r>
      <w:r>
        <w:rPr>
          <w:b/>
          <w:bCs/>
          <w:lang w:val="sv-SE" w:eastAsia="zh-CN"/>
        </w:rPr>
        <w:t xml:space="preserve">TO/FO </w:t>
      </w:r>
      <w:r w:rsidRPr="006B28D5">
        <w:rPr>
          <w:b/>
          <w:bCs/>
          <w:lang w:val="sv-SE" w:eastAsia="zh-CN"/>
        </w:rPr>
        <w:t>could be compensated based on the exact reported TO/FO values</w:t>
      </w:r>
      <w:r>
        <w:rPr>
          <w:b/>
          <w:bCs/>
          <w:lang w:val="sv-SE" w:eastAsia="zh-CN"/>
        </w:rPr>
        <w:t>.</w:t>
      </w:r>
    </w:p>
    <w:p w14:paraId="43535291" w14:textId="0EEDE462" w:rsidR="003842C4" w:rsidRPr="002866E6" w:rsidRDefault="002866E6" w:rsidP="00883D0B">
      <w:pPr>
        <w:jc w:val="both"/>
        <w:rPr>
          <w:b/>
          <w:bCs/>
          <w:lang w:val="sv-SE" w:eastAsia="zh-CN"/>
        </w:rPr>
      </w:pPr>
      <w:r>
        <w:rPr>
          <w:rFonts w:hint="eastAsia"/>
          <w:b/>
          <w:bCs/>
          <w:lang w:val="sv-SE" w:eastAsia="zh-CN"/>
        </w:rPr>
        <w:t>P</w:t>
      </w:r>
      <w:r>
        <w:rPr>
          <w:b/>
          <w:bCs/>
          <w:lang w:val="sv-SE" w:eastAsia="zh-CN"/>
        </w:rPr>
        <w:t>roposal 26: F</w:t>
      </w:r>
      <w:r w:rsidRPr="00F1182A">
        <w:rPr>
          <w:b/>
          <w:bCs/>
          <w:lang w:val="sv-SE" w:eastAsia="zh-CN"/>
        </w:rPr>
        <w:t>urther discuss</w:t>
      </w:r>
      <w:r>
        <w:rPr>
          <w:b/>
          <w:bCs/>
          <w:lang w:val="sv-SE" w:eastAsia="zh-CN"/>
        </w:rPr>
        <w:t xml:space="preserve"> on</w:t>
      </w:r>
      <w:r w:rsidRPr="00F1182A">
        <w:rPr>
          <w:b/>
          <w:bCs/>
          <w:lang w:val="sv-SE" w:eastAsia="zh-CN"/>
        </w:rPr>
        <w:t xml:space="preserve"> </w:t>
      </w:r>
      <w:r>
        <w:rPr>
          <w:b/>
          <w:bCs/>
          <w:lang w:val="sv-SE" w:eastAsia="zh-CN"/>
        </w:rPr>
        <w:t xml:space="preserve">the feasibility of implementing PO compensation at TE side, </w:t>
      </w:r>
      <w:r w:rsidRPr="00F1182A">
        <w:rPr>
          <w:b/>
          <w:bCs/>
          <w:lang w:val="sv-SE" w:eastAsia="zh-CN"/>
        </w:rPr>
        <w:t>considering the directions may change for different time slots, the balance between compensation algorithm complexity and modeling real-world network implementation should be considered.</w:t>
      </w:r>
    </w:p>
    <w:p w14:paraId="29F95008" w14:textId="575F4024" w:rsidR="00883D0B" w:rsidRPr="00883D0B" w:rsidRDefault="00883D0B" w:rsidP="00883D0B">
      <w:pPr>
        <w:jc w:val="both"/>
        <w:rPr>
          <w:lang w:val="en-US" w:eastAsia="zh-CN"/>
        </w:rPr>
      </w:pPr>
    </w:p>
    <w:p w14:paraId="1DCCAF6F" w14:textId="1F05854C" w:rsidR="008429AD" w:rsidRPr="00CB280C" w:rsidRDefault="008429AD" w:rsidP="00F96E9A">
      <w:pPr>
        <w:pStyle w:val="1"/>
        <w:numPr>
          <w:ilvl w:val="0"/>
          <w:numId w:val="3"/>
        </w:numPr>
        <w:rPr>
          <w:lang w:eastAsia="ja-JP"/>
        </w:rPr>
      </w:pPr>
      <w:r w:rsidRPr="00CB280C">
        <w:rPr>
          <w:lang w:eastAsia="ja-JP"/>
        </w:rPr>
        <w:t>Reference</w:t>
      </w:r>
    </w:p>
    <w:p w14:paraId="7005283B" w14:textId="494D4841" w:rsidR="00C21A2B" w:rsidRDefault="00C21A2B" w:rsidP="007E39E4">
      <w:pPr>
        <w:spacing w:after="120"/>
        <w:jc w:val="both"/>
        <w:rPr>
          <w:lang w:eastAsia="zh-CN"/>
        </w:rPr>
      </w:pPr>
      <w:r>
        <w:rPr>
          <w:rFonts w:hint="eastAsia"/>
          <w:lang w:eastAsia="zh-CN"/>
        </w:rPr>
        <w:t>[</w:t>
      </w:r>
      <w:r>
        <w:rPr>
          <w:lang w:eastAsia="zh-CN"/>
        </w:rPr>
        <w:t xml:space="preserve">1] RP-251881, New SID: Study on 6G Radio, RAN#108, </w:t>
      </w:r>
      <w:r>
        <w:t>NTT DOCOMO</w:t>
      </w:r>
    </w:p>
    <w:p w14:paraId="46D47B40" w14:textId="729DEF39" w:rsidR="007E39E4" w:rsidRDefault="007E39E4" w:rsidP="007E39E4">
      <w:pPr>
        <w:spacing w:after="120"/>
        <w:jc w:val="both"/>
      </w:pPr>
      <w:r>
        <w:t>[</w:t>
      </w:r>
      <w:r w:rsidR="00C21A2B">
        <w:t>2</w:t>
      </w:r>
      <w:r>
        <w:t>] RP-2</w:t>
      </w:r>
      <w:r w:rsidR="00C21A2B">
        <w:t>52912</w:t>
      </w:r>
      <w:r>
        <w:t xml:space="preserve">, </w:t>
      </w:r>
      <w:r w:rsidR="00C21A2B">
        <w:t>Revised SID</w:t>
      </w:r>
      <w:r>
        <w:t xml:space="preserve">: </w:t>
      </w:r>
      <w:r w:rsidR="00C21A2B">
        <w:t>Study on 6G Radio</w:t>
      </w:r>
      <w:r>
        <w:t xml:space="preserve">, </w:t>
      </w:r>
      <w:r w:rsidR="004427C0">
        <w:t>RAN#10</w:t>
      </w:r>
      <w:r w:rsidR="00C21A2B">
        <w:t>9</w:t>
      </w:r>
      <w:r w:rsidR="004427C0">
        <w:t xml:space="preserve">, </w:t>
      </w:r>
      <w:r w:rsidR="00C21A2B">
        <w:t>NTT DOCOMO, CMCC, AT&amp;T, Vodafone</w:t>
      </w:r>
    </w:p>
    <w:p w14:paraId="2FEF5824" w14:textId="2492CAA7" w:rsidR="000F48EA" w:rsidRDefault="000F48EA" w:rsidP="007E39E4">
      <w:pPr>
        <w:spacing w:after="120"/>
        <w:jc w:val="both"/>
        <w:rPr>
          <w:lang w:eastAsia="zh-CN"/>
        </w:rPr>
      </w:pPr>
      <w:r>
        <w:rPr>
          <w:rFonts w:hint="eastAsia"/>
          <w:lang w:eastAsia="zh-CN"/>
        </w:rPr>
        <w:t>[</w:t>
      </w:r>
      <w:r>
        <w:rPr>
          <w:lang w:eastAsia="zh-CN"/>
        </w:rPr>
        <w:t xml:space="preserve">3] </w:t>
      </w:r>
      <w:r w:rsidR="003A4B9E" w:rsidRPr="003A4B9E">
        <w:rPr>
          <w:lang w:eastAsia="zh-CN"/>
        </w:rPr>
        <w:t>R4-2514645</w:t>
      </w:r>
      <w:r w:rsidR="003A4B9E">
        <w:rPr>
          <w:lang w:eastAsia="zh-CN"/>
        </w:rPr>
        <w:t xml:space="preserve">, </w:t>
      </w:r>
      <w:r w:rsidR="003A4B9E" w:rsidRPr="003A4B9E">
        <w:rPr>
          <w:lang w:eastAsia="zh-CN"/>
        </w:rPr>
        <w:t>WF on [116bis][106] 6G Demod</w:t>
      </w:r>
      <w:r w:rsidR="003A4B9E">
        <w:rPr>
          <w:lang w:eastAsia="zh-CN"/>
        </w:rPr>
        <w:t xml:space="preserve">, RAN4#116bis, </w:t>
      </w:r>
      <w:r w:rsidR="003A4B9E" w:rsidRPr="003A4B9E">
        <w:rPr>
          <w:lang w:eastAsia="zh-CN"/>
        </w:rPr>
        <w:t>MediaTek inc.</w:t>
      </w:r>
    </w:p>
    <w:p w14:paraId="1AA4687D" w14:textId="7A0CBE94" w:rsidR="00BE69CF" w:rsidRDefault="00BE69CF" w:rsidP="007E39E4">
      <w:pPr>
        <w:spacing w:after="120"/>
        <w:jc w:val="both"/>
        <w:rPr>
          <w:lang w:eastAsia="zh-CN"/>
        </w:rPr>
      </w:pPr>
      <w:r>
        <w:rPr>
          <w:rFonts w:hint="eastAsia"/>
          <w:lang w:eastAsia="zh-CN"/>
        </w:rPr>
        <w:t>[</w:t>
      </w:r>
      <w:r w:rsidR="002878C3">
        <w:rPr>
          <w:lang w:eastAsia="zh-CN"/>
        </w:rPr>
        <w:t>4</w:t>
      </w:r>
      <w:r>
        <w:rPr>
          <w:lang w:eastAsia="zh-CN"/>
        </w:rPr>
        <w:t xml:space="preserve">] RP-170824, </w:t>
      </w:r>
      <w:r w:rsidRPr="00BE69CF">
        <w:rPr>
          <w:lang w:eastAsia="zh-CN"/>
        </w:rPr>
        <w:t>New SID on Study on test methods for New Radio</w:t>
      </w:r>
      <w:r>
        <w:rPr>
          <w:lang w:eastAsia="zh-CN"/>
        </w:rPr>
        <w:t xml:space="preserve">, RAN#75, </w:t>
      </w:r>
      <w:r w:rsidRPr="00BE69CF">
        <w:rPr>
          <w:rFonts w:hint="eastAsia"/>
          <w:lang w:eastAsia="zh-CN"/>
        </w:rPr>
        <w:t>Intel Corporation, CATR, Qualcomm Incorporated</w:t>
      </w:r>
      <w:r>
        <w:rPr>
          <w:rFonts w:hint="eastAsia"/>
          <w:lang w:eastAsia="zh-CN"/>
        </w:rPr>
        <w:t>,</w:t>
      </w:r>
      <w:r>
        <w:rPr>
          <w:lang w:eastAsia="zh-CN"/>
        </w:rPr>
        <w:t xml:space="preserve"> </w:t>
      </w:r>
      <w:r w:rsidRPr="00BE69CF">
        <w:rPr>
          <w:rFonts w:hint="eastAsia"/>
          <w:lang w:eastAsia="zh-CN"/>
        </w:rPr>
        <w:t>Media</w:t>
      </w:r>
      <w:r w:rsidR="00F3040B">
        <w:rPr>
          <w:rFonts w:hint="eastAsia"/>
          <w:lang w:eastAsia="zh-CN"/>
        </w:rPr>
        <w:t>T</w:t>
      </w:r>
      <w:r w:rsidRPr="00BE69CF">
        <w:rPr>
          <w:rFonts w:hint="eastAsia"/>
          <w:lang w:eastAsia="zh-CN"/>
        </w:rPr>
        <w:t>ek</w:t>
      </w:r>
    </w:p>
    <w:p w14:paraId="059D1F31" w14:textId="2BF1B9CF" w:rsidR="00BE69CF" w:rsidRDefault="00A510EC" w:rsidP="007E39E4">
      <w:pPr>
        <w:spacing w:after="120"/>
        <w:jc w:val="both"/>
        <w:rPr>
          <w:lang w:eastAsia="zh-CN"/>
        </w:rPr>
      </w:pPr>
      <w:r>
        <w:rPr>
          <w:rFonts w:hint="eastAsia"/>
          <w:lang w:eastAsia="zh-CN"/>
        </w:rPr>
        <w:t>[</w:t>
      </w:r>
      <w:r w:rsidR="002878C3">
        <w:rPr>
          <w:lang w:eastAsia="zh-CN"/>
        </w:rPr>
        <w:t>5</w:t>
      </w:r>
      <w:r>
        <w:rPr>
          <w:lang w:eastAsia="zh-CN"/>
        </w:rPr>
        <w:t xml:space="preserve">] RP-170855, </w:t>
      </w:r>
      <w:r w:rsidRPr="00A510EC">
        <w:rPr>
          <w:lang w:eastAsia="zh-CN"/>
        </w:rPr>
        <w:t>New WID on New Radio Access Technology</w:t>
      </w:r>
      <w:r>
        <w:rPr>
          <w:lang w:eastAsia="zh-CN"/>
        </w:rPr>
        <w:t xml:space="preserve">, RAN#75, </w:t>
      </w:r>
      <w:r w:rsidRPr="00A510EC">
        <w:rPr>
          <w:lang w:eastAsia="zh-CN"/>
        </w:rPr>
        <w:t>NTT DOCOMO, INC.</w:t>
      </w:r>
    </w:p>
    <w:p w14:paraId="43306504" w14:textId="01E32D44" w:rsidR="004F528F" w:rsidRDefault="004F528F" w:rsidP="004F528F">
      <w:pPr>
        <w:spacing w:after="120"/>
        <w:jc w:val="both"/>
      </w:pPr>
      <w:r>
        <w:t>[</w:t>
      </w:r>
      <w:r w:rsidR="009E3327">
        <w:t>6</w:t>
      </w:r>
      <w:r>
        <w:t>]</w:t>
      </w:r>
      <w:r w:rsidRPr="002A107D">
        <w:t xml:space="preserve"> R4-1808400</w:t>
      </w:r>
      <w:r>
        <w:t xml:space="preserve">, </w:t>
      </w:r>
      <w:r w:rsidRPr="002A107D">
        <w:t>NR Test Methods SI ad-hoc meeting notes</w:t>
      </w:r>
      <w:r>
        <w:t>, RAN4 #87, Intel Corporation</w:t>
      </w:r>
    </w:p>
    <w:p w14:paraId="32A02844" w14:textId="1E2A4705" w:rsidR="004F528F" w:rsidRDefault="004F528F" w:rsidP="004F528F">
      <w:pPr>
        <w:spacing w:after="120"/>
        <w:jc w:val="both"/>
      </w:pPr>
      <w:r>
        <w:t>[</w:t>
      </w:r>
      <w:r w:rsidR="009E3327">
        <w:t>7</w:t>
      </w:r>
      <w:r>
        <w:t xml:space="preserve">] </w:t>
      </w:r>
      <w:r w:rsidRPr="002A107D">
        <w:t>R4-1812001</w:t>
      </w:r>
      <w:r>
        <w:t xml:space="preserve">, </w:t>
      </w:r>
      <w:r w:rsidRPr="002A107D">
        <w:t>RAN4#88 Meeting report</w:t>
      </w:r>
      <w:r>
        <w:t>, RAN4#88</w:t>
      </w:r>
    </w:p>
    <w:p w14:paraId="75FC3A85" w14:textId="16B3662D" w:rsidR="00751DEA" w:rsidRDefault="007E670F" w:rsidP="007E670F">
      <w:pPr>
        <w:spacing w:after="120"/>
        <w:jc w:val="both"/>
      </w:pPr>
      <w:r>
        <w:t>[</w:t>
      </w:r>
      <w:r w:rsidR="00094DD4">
        <w:t>8</w:t>
      </w:r>
      <w:r>
        <w:t>]</w:t>
      </w:r>
      <w:r w:rsidR="003951C9">
        <w:t xml:space="preserve"> </w:t>
      </w:r>
      <w:r w:rsidRPr="00E77E13">
        <w:t>RP-241610</w:t>
      </w:r>
      <w:r>
        <w:t xml:space="preserve">, </w:t>
      </w:r>
      <w:r w:rsidRPr="00E77E13">
        <w:t>New SID: Study on spatial channel model for demodulation performance requirements</w:t>
      </w:r>
      <w:r>
        <w:t xml:space="preserve">, RAN#104,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196FC373" w14:textId="7B639300" w:rsidR="00C21A2B" w:rsidRDefault="003951C9" w:rsidP="007E39E4">
      <w:pPr>
        <w:spacing w:after="120"/>
        <w:jc w:val="both"/>
        <w:rPr>
          <w:lang w:eastAsia="zh-CN"/>
        </w:rPr>
      </w:pPr>
      <w:r>
        <w:rPr>
          <w:rFonts w:hint="eastAsia"/>
          <w:lang w:eastAsia="zh-CN"/>
        </w:rPr>
        <w:t>[</w:t>
      </w:r>
      <w:r w:rsidR="001950B1">
        <w:rPr>
          <w:lang w:eastAsia="zh-CN"/>
        </w:rPr>
        <w:t>9</w:t>
      </w:r>
      <w:r>
        <w:rPr>
          <w:lang w:eastAsia="zh-CN"/>
        </w:rPr>
        <w:t xml:space="preserve">] </w:t>
      </w:r>
      <w:r w:rsidRPr="003951C9">
        <w:rPr>
          <w:lang w:eastAsia="zh-CN"/>
        </w:rPr>
        <w:t>R4-2509114</w:t>
      </w:r>
      <w:r>
        <w:rPr>
          <w:lang w:eastAsia="zh-CN"/>
        </w:rPr>
        <w:t>, 3GPP TR38.753 V1.1.0, RAN4#116</w:t>
      </w:r>
    </w:p>
    <w:p w14:paraId="5CE5C601" w14:textId="5F95264D" w:rsidR="003951C9" w:rsidRDefault="003951C9" w:rsidP="007E39E4">
      <w:pPr>
        <w:spacing w:after="120"/>
        <w:jc w:val="both"/>
        <w:rPr>
          <w:lang w:eastAsia="zh-CN"/>
        </w:rPr>
      </w:pPr>
      <w:r>
        <w:rPr>
          <w:rFonts w:hint="eastAsia"/>
          <w:lang w:eastAsia="zh-CN"/>
        </w:rPr>
        <w:t>[</w:t>
      </w:r>
      <w:r w:rsidR="0006664B">
        <w:rPr>
          <w:lang w:eastAsia="zh-CN"/>
        </w:rPr>
        <w:t>10</w:t>
      </w:r>
      <w:r>
        <w:rPr>
          <w:lang w:eastAsia="zh-CN"/>
        </w:rPr>
        <w:t>] RP-252957, WID: NR demodulation performance: Phase 6, RAN#109, Apple</w:t>
      </w:r>
    </w:p>
    <w:p w14:paraId="498E4454" w14:textId="7CE2644E" w:rsidR="003951C9" w:rsidRDefault="003951C9" w:rsidP="007E39E4">
      <w:pPr>
        <w:spacing w:after="120"/>
        <w:jc w:val="both"/>
        <w:rPr>
          <w:lang w:eastAsia="zh-CN"/>
        </w:rPr>
      </w:pPr>
      <w:r>
        <w:rPr>
          <w:rFonts w:hint="eastAsia"/>
          <w:lang w:eastAsia="zh-CN"/>
        </w:rPr>
        <w:t>[</w:t>
      </w:r>
      <w:r w:rsidR="006C2399">
        <w:rPr>
          <w:lang w:eastAsia="zh-CN"/>
        </w:rPr>
        <w:t>1</w:t>
      </w:r>
      <w:r w:rsidR="0006664B">
        <w:rPr>
          <w:lang w:eastAsia="zh-CN"/>
        </w:rPr>
        <w:t>1</w:t>
      </w:r>
      <w:r>
        <w:rPr>
          <w:lang w:eastAsia="zh-CN"/>
        </w:rPr>
        <w:t xml:space="preserve">] RP-252956, </w:t>
      </w:r>
      <w:r w:rsidRPr="003951C9">
        <w:rPr>
          <w:lang w:eastAsia="zh-CN"/>
        </w:rPr>
        <w:t>New SID: Study on spatial channel model for demodulation performance requirements for NR: Phase 2</w:t>
      </w:r>
      <w:r>
        <w:rPr>
          <w:lang w:eastAsia="zh-CN"/>
        </w:rPr>
        <w:t>, RAN#109, Apple</w:t>
      </w:r>
    </w:p>
    <w:p w14:paraId="635C4C4D" w14:textId="2C64AC2D" w:rsidR="007E39E4" w:rsidRPr="004427C0" w:rsidRDefault="00A83DBD" w:rsidP="004427C0">
      <w:pPr>
        <w:spacing w:after="120"/>
        <w:jc w:val="both"/>
        <w:rPr>
          <w:lang w:eastAsia="zh-CN"/>
        </w:rPr>
      </w:pPr>
      <w:r>
        <w:rPr>
          <w:rFonts w:hint="eastAsia"/>
          <w:lang w:eastAsia="zh-CN"/>
        </w:rPr>
        <w:t>[</w:t>
      </w:r>
      <w:r w:rsidR="00F70E24">
        <w:rPr>
          <w:lang w:eastAsia="zh-CN"/>
        </w:rPr>
        <w:t>1</w:t>
      </w:r>
      <w:r w:rsidR="00A03D34">
        <w:rPr>
          <w:lang w:eastAsia="zh-CN"/>
        </w:rPr>
        <w:t>2</w:t>
      </w:r>
      <w:r>
        <w:rPr>
          <w:lang w:eastAsia="zh-CN"/>
        </w:rPr>
        <w:t xml:space="preserve">] RP-252882, 3GPP TR38.914 </w:t>
      </w:r>
      <w:r>
        <w:rPr>
          <w:rFonts w:hint="eastAsia"/>
          <w:lang w:eastAsia="zh-CN"/>
        </w:rPr>
        <w:t>V</w:t>
      </w:r>
      <w:r>
        <w:rPr>
          <w:lang w:eastAsia="zh-CN"/>
        </w:rPr>
        <w:t>0.2.0</w:t>
      </w:r>
      <w:r>
        <w:rPr>
          <w:rFonts w:hint="eastAsia"/>
          <w:lang w:eastAsia="zh-CN"/>
        </w:rPr>
        <w:t>,</w:t>
      </w:r>
      <w:r>
        <w:rPr>
          <w:lang w:eastAsia="zh-CN"/>
        </w:rPr>
        <w:t xml:space="preserve"> RAN#109 </w:t>
      </w:r>
    </w:p>
    <w:sectPr w:rsidR="007E39E4"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C7AF" w14:textId="77777777" w:rsidR="005706C0" w:rsidRDefault="005706C0">
      <w:r>
        <w:separator/>
      </w:r>
    </w:p>
  </w:endnote>
  <w:endnote w:type="continuationSeparator" w:id="0">
    <w:p w14:paraId="60D37AF0" w14:textId="77777777" w:rsidR="005706C0" w:rsidRDefault="0057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0D29D" w14:textId="77777777" w:rsidR="005706C0" w:rsidRDefault="005706C0">
      <w:r>
        <w:separator/>
      </w:r>
    </w:p>
  </w:footnote>
  <w:footnote w:type="continuationSeparator" w:id="0">
    <w:p w14:paraId="2E968EB1" w14:textId="77777777" w:rsidR="005706C0" w:rsidRDefault="00570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D6EEB"/>
    <w:multiLevelType w:val="hybridMultilevel"/>
    <w:tmpl w:val="DB608942"/>
    <w:lvl w:ilvl="0" w:tplc="6400B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C0BB4"/>
    <w:multiLevelType w:val="hybridMultilevel"/>
    <w:tmpl w:val="0674E5EE"/>
    <w:lvl w:ilvl="0" w:tplc="A73E86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21D82"/>
    <w:multiLevelType w:val="hybridMultilevel"/>
    <w:tmpl w:val="7D966B88"/>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4"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E3C3C1B"/>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9D2427"/>
    <w:multiLevelType w:val="hybridMultilevel"/>
    <w:tmpl w:val="254C425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DF5575"/>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A67FD6"/>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56233"/>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907ED6"/>
    <w:multiLevelType w:val="hybridMultilevel"/>
    <w:tmpl w:val="C3F2B30E"/>
    <w:lvl w:ilvl="0" w:tplc="91E8F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B25EB9"/>
    <w:multiLevelType w:val="hybridMultilevel"/>
    <w:tmpl w:val="6D469218"/>
    <w:lvl w:ilvl="0" w:tplc="321EFB96">
      <w:start w:val="2"/>
      <w:numFmt w:val="decimal"/>
      <w:lvlText w:val="%1."/>
      <w:lvlJc w:val="left"/>
      <w:pPr>
        <w:tabs>
          <w:tab w:val="num" w:pos="720"/>
        </w:tabs>
        <w:ind w:left="720" w:hanging="360"/>
      </w:pPr>
    </w:lvl>
    <w:lvl w:ilvl="1" w:tplc="C97C1C6A">
      <w:start w:val="4"/>
      <w:numFmt w:val="lowerLetter"/>
      <w:lvlText w:val="%2."/>
      <w:lvlJc w:val="left"/>
      <w:pPr>
        <w:tabs>
          <w:tab w:val="num" w:pos="1440"/>
        </w:tabs>
        <w:ind w:left="1440" w:hanging="360"/>
      </w:pPr>
      <w:rPr>
        <w:rFonts w:hint="eastAsia"/>
      </w:r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7CA62AB"/>
    <w:multiLevelType w:val="hybridMultilevel"/>
    <w:tmpl w:val="1D2EC2D8"/>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6"/>
  </w:num>
  <w:num w:numId="3">
    <w:abstractNumId w:val="20"/>
  </w:num>
  <w:num w:numId="4">
    <w:abstractNumId w:val="6"/>
  </w:num>
  <w:num w:numId="5">
    <w:abstractNumId w:val="13"/>
  </w:num>
  <w:num w:numId="6">
    <w:abstractNumId w:val="18"/>
  </w:num>
  <w:num w:numId="7">
    <w:abstractNumId w:val="24"/>
  </w:num>
  <w:num w:numId="8">
    <w:abstractNumId w:val="4"/>
  </w:num>
  <w:num w:numId="9">
    <w:abstractNumId w:val="25"/>
  </w:num>
  <w:num w:numId="10">
    <w:abstractNumId w:val="32"/>
  </w:num>
  <w:num w:numId="11">
    <w:abstractNumId w:val="1"/>
  </w:num>
  <w:num w:numId="12">
    <w:abstractNumId w:val="5"/>
  </w:num>
  <w:num w:numId="13">
    <w:abstractNumId w:val="28"/>
  </w:num>
  <w:num w:numId="14">
    <w:abstractNumId w:val="35"/>
  </w:num>
  <w:num w:numId="15">
    <w:abstractNumId w:val="16"/>
  </w:num>
  <w:num w:numId="16">
    <w:abstractNumId w:val="16"/>
  </w:num>
  <w:num w:numId="17">
    <w:abstractNumId w:val="26"/>
  </w:num>
  <w:num w:numId="18">
    <w:abstractNumId w:val="23"/>
  </w:num>
  <w:num w:numId="19">
    <w:abstractNumId w:val="17"/>
  </w:num>
  <w:num w:numId="20">
    <w:abstractNumId w:val="16"/>
  </w:num>
  <w:num w:numId="21">
    <w:abstractNumId w:val="16"/>
  </w:num>
  <w:num w:numId="22">
    <w:abstractNumId w:val="29"/>
  </w:num>
  <w:num w:numId="23">
    <w:abstractNumId w:val="2"/>
  </w:num>
  <w:num w:numId="24">
    <w:abstractNumId w:val="8"/>
  </w:num>
  <w:num w:numId="25">
    <w:abstractNumId w:val="19"/>
  </w:num>
  <w:num w:numId="26">
    <w:abstractNumId w:val="36"/>
  </w:num>
  <w:num w:numId="27">
    <w:abstractNumId w:val="12"/>
  </w:num>
  <w:num w:numId="28">
    <w:abstractNumId w:val="21"/>
  </w:num>
  <w:num w:numId="29">
    <w:abstractNumId w:val="7"/>
  </w:num>
  <w:num w:numId="30">
    <w:abstractNumId w:val="14"/>
  </w:num>
  <w:num w:numId="31">
    <w:abstractNumId w:val="11"/>
  </w:num>
  <w:num w:numId="32">
    <w:abstractNumId w:val="3"/>
  </w:num>
  <w:num w:numId="33">
    <w:abstractNumId w:val="33"/>
  </w:num>
  <w:num w:numId="34">
    <w:abstractNumId w:val="37"/>
  </w:num>
  <w:num w:numId="35">
    <w:abstractNumId w:val="22"/>
  </w:num>
  <w:num w:numId="36">
    <w:abstractNumId w:val="30"/>
  </w:num>
  <w:num w:numId="37">
    <w:abstractNumId w:val="0"/>
  </w:num>
  <w:num w:numId="38">
    <w:abstractNumId w:val="16"/>
  </w:num>
  <w:num w:numId="39">
    <w:abstractNumId w:val="16"/>
  </w:num>
  <w:num w:numId="40">
    <w:abstractNumId w:val="16"/>
  </w:num>
  <w:num w:numId="41">
    <w:abstractNumId w:val="31"/>
  </w:num>
  <w:num w:numId="42">
    <w:abstractNumId w:val="9"/>
  </w:num>
  <w:num w:numId="43">
    <w:abstractNumId w:val="10"/>
  </w:num>
  <w:num w:numId="44">
    <w:abstractNumId w:val="34"/>
  </w:num>
  <w:num w:numId="4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5911"/>
    <w:rsid w:val="00005C1F"/>
    <w:rsid w:val="0000600E"/>
    <w:rsid w:val="00006393"/>
    <w:rsid w:val="000069E0"/>
    <w:rsid w:val="0000740B"/>
    <w:rsid w:val="000079C8"/>
    <w:rsid w:val="00007F82"/>
    <w:rsid w:val="00012135"/>
    <w:rsid w:val="000124F7"/>
    <w:rsid w:val="000131CF"/>
    <w:rsid w:val="00013583"/>
    <w:rsid w:val="00013F92"/>
    <w:rsid w:val="000153C0"/>
    <w:rsid w:val="000164B3"/>
    <w:rsid w:val="0001676F"/>
    <w:rsid w:val="000174D8"/>
    <w:rsid w:val="00017FAD"/>
    <w:rsid w:val="00022C30"/>
    <w:rsid w:val="00022CDA"/>
    <w:rsid w:val="00024DBD"/>
    <w:rsid w:val="00024F78"/>
    <w:rsid w:val="0002549F"/>
    <w:rsid w:val="000257A8"/>
    <w:rsid w:val="000267E6"/>
    <w:rsid w:val="00027065"/>
    <w:rsid w:val="000270D1"/>
    <w:rsid w:val="000273BE"/>
    <w:rsid w:val="00027BCA"/>
    <w:rsid w:val="0003002A"/>
    <w:rsid w:val="00030F9A"/>
    <w:rsid w:val="0003171D"/>
    <w:rsid w:val="00031A03"/>
    <w:rsid w:val="00031C1D"/>
    <w:rsid w:val="0003201B"/>
    <w:rsid w:val="0003399E"/>
    <w:rsid w:val="000345FC"/>
    <w:rsid w:val="00034782"/>
    <w:rsid w:val="00036B58"/>
    <w:rsid w:val="00042529"/>
    <w:rsid w:val="000427CB"/>
    <w:rsid w:val="00043FA5"/>
    <w:rsid w:val="0004532E"/>
    <w:rsid w:val="00045402"/>
    <w:rsid w:val="000457A1"/>
    <w:rsid w:val="00045B71"/>
    <w:rsid w:val="000474D1"/>
    <w:rsid w:val="00050001"/>
    <w:rsid w:val="00052041"/>
    <w:rsid w:val="0005306D"/>
    <w:rsid w:val="0005326A"/>
    <w:rsid w:val="00053BDC"/>
    <w:rsid w:val="0005482C"/>
    <w:rsid w:val="00055CE3"/>
    <w:rsid w:val="00057CD1"/>
    <w:rsid w:val="00057D0E"/>
    <w:rsid w:val="00057E49"/>
    <w:rsid w:val="00060B66"/>
    <w:rsid w:val="0006266D"/>
    <w:rsid w:val="00062830"/>
    <w:rsid w:val="0006307F"/>
    <w:rsid w:val="000638CC"/>
    <w:rsid w:val="00063FB5"/>
    <w:rsid w:val="000649F1"/>
    <w:rsid w:val="00065506"/>
    <w:rsid w:val="000660EB"/>
    <w:rsid w:val="000664F1"/>
    <w:rsid w:val="0006664B"/>
    <w:rsid w:val="0006708E"/>
    <w:rsid w:val="00067700"/>
    <w:rsid w:val="00067867"/>
    <w:rsid w:val="0007070A"/>
    <w:rsid w:val="00070821"/>
    <w:rsid w:val="00072349"/>
    <w:rsid w:val="0007285C"/>
    <w:rsid w:val="000731DC"/>
    <w:rsid w:val="0007382E"/>
    <w:rsid w:val="00074A78"/>
    <w:rsid w:val="00075514"/>
    <w:rsid w:val="00076069"/>
    <w:rsid w:val="0007651B"/>
    <w:rsid w:val="000766E1"/>
    <w:rsid w:val="00077FF6"/>
    <w:rsid w:val="0008094F"/>
    <w:rsid w:val="00080991"/>
    <w:rsid w:val="00080D82"/>
    <w:rsid w:val="00081692"/>
    <w:rsid w:val="00082250"/>
    <w:rsid w:val="00082550"/>
    <w:rsid w:val="00082C46"/>
    <w:rsid w:val="00083C5C"/>
    <w:rsid w:val="000852F7"/>
    <w:rsid w:val="000856DB"/>
    <w:rsid w:val="00087548"/>
    <w:rsid w:val="00090797"/>
    <w:rsid w:val="00090ACA"/>
    <w:rsid w:val="00090EBA"/>
    <w:rsid w:val="00091357"/>
    <w:rsid w:val="00091CD2"/>
    <w:rsid w:val="000927DD"/>
    <w:rsid w:val="000930FB"/>
    <w:rsid w:val="00093198"/>
    <w:rsid w:val="000935B5"/>
    <w:rsid w:val="00093E7E"/>
    <w:rsid w:val="00094A5D"/>
    <w:rsid w:val="00094DD4"/>
    <w:rsid w:val="000951A4"/>
    <w:rsid w:val="00096248"/>
    <w:rsid w:val="00096F4D"/>
    <w:rsid w:val="00097EDB"/>
    <w:rsid w:val="000A05FE"/>
    <w:rsid w:val="000A0C80"/>
    <w:rsid w:val="000A1520"/>
    <w:rsid w:val="000A1830"/>
    <w:rsid w:val="000A4121"/>
    <w:rsid w:val="000A4AA3"/>
    <w:rsid w:val="000A539E"/>
    <w:rsid w:val="000A550E"/>
    <w:rsid w:val="000A5B06"/>
    <w:rsid w:val="000A6980"/>
    <w:rsid w:val="000A6EA3"/>
    <w:rsid w:val="000A7A51"/>
    <w:rsid w:val="000A7D67"/>
    <w:rsid w:val="000B0065"/>
    <w:rsid w:val="000B1A55"/>
    <w:rsid w:val="000B1D9F"/>
    <w:rsid w:val="000B20BB"/>
    <w:rsid w:val="000B23C6"/>
    <w:rsid w:val="000B24DF"/>
    <w:rsid w:val="000B2EF6"/>
    <w:rsid w:val="000B2FA6"/>
    <w:rsid w:val="000B4582"/>
    <w:rsid w:val="000B4AA0"/>
    <w:rsid w:val="000B59F3"/>
    <w:rsid w:val="000B5F05"/>
    <w:rsid w:val="000C092B"/>
    <w:rsid w:val="000C12BA"/>
    <w:rsid w:val="000C3275"/>
    <w:rsid w:val="000C38C3"/>
    <w:rsid w:val="000C49E6"/>
    <w:rsid w:val="000C4A31"/>
    <w:rsid w:val="000C4AAD"/>
    <w:rsid w:val="000C5557"/>
    <w:rsid w:val="000C5773"/>
    <w:rsid w:val="000C6491"/>
    <w:rsid w:val="000C6DA0"/>
    <w:rsid w:val="000C6FE8"/>
    <w:rsid w:val="000D09FD"/>
    <w:rsid w:val="000D09FE"/>
    <w:rsid w:val="000D2C81"/>
    <w:rsid w:val="000D3B5A"/>
    <w:rsid w:val="000D3EA0"/>
    <w:rsid w:val="000D44FB"/>
    <w:rsid w:val="000D4EB3"/>
    <w:rsid w:val="000D574B"/>
    <w:rsid w:val="000D5859"/>
    <w:rsid w:val="000D6CFC"/>
    <w:rsid w:val="000D7419"/>
    <w:rsid w:val="000D7E49"/>
    <w:rsid w:val="000E1063"/>
    <w:rsid w:val="000E301B"/>
    <w:rsid w:val="000E537B"/>
    <w:rsid w:val="000E57D0"/>
    <w:rsid w:val="000E6DD7"/>
    <w:rsid w:val="000E7858"/>
    <w:rsid w:val="000F07CE"/>
    <w:rsid w:val="000F0CAB"/>
    <w:rsid w:val="000F2F79"/>
    <w:rsid w:val="000F45B0"/>
    <w:rsid w:val="000F48EA"/>
    <w:rsid w:val="000F4B50"/>
    <w:rsid w:val="000F4E7D"/>
    <w:rsid w:val="000F6065"/>
    <w:rsid w:val="000F6241"/>
    <w:rsid w:val="000F768D"/>
    <w:rsid w:val="00100557"/>
    <w:rsid w:val="00101E61"/>
    <w:rsid w:val="00104D33"/>
    <w:rsid w:val="001052F7"/>
    <w:rsid w:val="00105607"/>
    <w:rsid w:val="00105CE6"/>
    <w:rsid w:val="0010636F"/>
    <w:rsid w:val="00107185"/>
    <w:rsid w:val="00107927"/>
    <w:rsid w:val="00107D7E"/>
    <w:rsid w:val="00110301"/>
    <w:rsid w:val="00110E26"/>
    <w:rsid w:val="00111321"/>
    <w:rsid w:val="00111836"/>
    <w:rsid w:val="00112A03"/>
    <w:rsid w:val="00113181"/>
    <w:rsid w:val="00115846"/>
    <w:rsid w:val="001161B4"/>
    <w:rsid w:val="001169BB"/>
    <w:rsid w:val="00117151"/>
    <w:rsid w:val="00117BD6"/>
    <w:rsid w:val="00120319"/>
    <w:rsid w:val="001206C2"/>
    <w:rsid w:val="00121978"/>
    <w:rsid w:val="001225C6"/>
    <w:rsid w:val="00123422"/>
    <w:rsid w:val="00124B6A"/>
    <w:rsid w:val="00125559"/>
    <w:rsid w:val="00125C51"/>
    <w:rsid w:val="0012613D"/>
    <w:rsid w:val="0012661C"/>
    <w:rsid w:val="0012686E"/>
    <w:rsid w:val="00126E9E"/>
    <w:rsid w:val="001320D7"/>
    <w:rsid w:val="001321AF"/>
    <w:rsid w:val="001333F1"/>
    <w:rsid w:val="00133ED8"/>
    <w:rsid w:val="001349EF"/>
    <w:rsid w:val="00134B53"/>
    <w:rsid w:val="00135253"/>
    <w:rsid w:val="0013671B"/>
    <w:rsid w:val="0013778E"/>
    <w:rsid w:val="00140802"/>
    <w:rsid w:val="0014083D"/>
    <w:rsid w:val="00141451"/>
    <w:rsid w:val="00142B41"/>
    <w:rsid w:val="00144F96"/>
    <w:rsid w:val="001468C9"/>
    <w:rsid w:val="001505DD"/>
    <w:rsid w:val="00150936"/>
    <w:rsid w:val="00151EAC"/>
    <w:rsid w:val="00153528"/>
    <w:rsid w:val="00153BF7"/>
    <w:rsid w:val="00154E68"/>
    <w:rsid w:val="00154FC3"/>
    <w:rsid w:val="00156065"/>
    <w:rsid w:val="001577B5"/>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602F"/>
    <w:rsid w:val="0017681F"/>
    <w:rsid w:val="00176D31"/>
    <w:rsid w:val="00177900"/>
    <w:rsid w:val="00177931"/>
    <w:rsid w:val="0017798D"/>
    <w:rsid w:val="00180870"/>
    <w:rsid w:val="00180E09"/>
    <w:rsid w:val="001811D6"/>
    <w:rsid w:val="001811D9"/>
    <w:rsid w:val="00183D4C"/>
    <w:rsid w:val="00183F6D"/>
    <w:rsid w:val="001842E7"/>
    <w:rsid w:val="0018670E"/>
    <w:rsid w:val="00187D88"/>
    <w:rsid w:val="00187E2E"/>
    <w:rsid w:val="001912F0"/>
    <w:rsid w:val="00192080"/>
    <w:rsid w:val="00192320"/>
    <w:rsid w:val="00193D52"/>
    <w:rsid w:val="00195077"/>
    <w:rsid w:val="001950B1"/>
    <w:rsid w:val="0019529B"/>
    <w:rsid w:val="001970C6"/>
    <w:rsid w:val="001A08AA"/>
    <w:rsid w:val="001A0E99"/>
    <w:rsid w:val="001A1D9D"/>
    <w:rsid w:val="001A1FD5"/>
    <w:rsid w:val="001A2AF1"/>
    <w:rsid w:val="001A2C5D"/>
    <w:rsid w:val="001A2C8F"/>
    <w:rsid w:val="001A3A72"/>
    <w:rsid w:val="001A3CAF"/>
    <w:rsid w:val="001A41EB"/>
    <w:rsid w:val="001A7833"/>
    <w:rsid w:val="001A7C9D"/>
    <w:rsid w:val="001B0217"/>
    <w:rsid w:val="001B08E2"/>
    <w:rsid w:val="001B0C71"/>
    <w:rsid w:val="001B17A1"/>
    <w:rsid w:val="001B30D0"/>
    <w:rsid w:val="001B5578"/>
    <w:rsid w:val="001B701D"/>
    <w:rsid w:val="001B7539"/>
    <w:rsid w:val="001B7FAB"/>
    <w:rsid w:val="001C0297"/>
    <w:rsid w:val="001C0E8A"/>
    <w:rsid w:val="001C0F12"/>
    <w:rsid w:val="001C1409"/>
    <w:rsid w:val="001C1AD7"/>
    <w:rsid w:val="001C2019"/>
    <w:rsid w:val="001C2687"/>
    <w:rsid w:val="001C2AE6"/>
    <w:rsid w:val="001C38D4"/>
    <w:rsid w:val="001C3955"/>
    <w:rsid w:val="001C473A"/>
    <w:rsid w:val="001C4A89"/>
    <w:rsid w:val="001C4F2C"/>
    <w:rsid w:val="001C5AC0"/>
    <w:rsid w:val="001C6177"/>
    <w:rsid w:val="001C7B81"/>
    <w:rsid w:val="001D0363"/>
    <w:rsid w:val="001D04CF"/>
    <w:rsid w:val="001D2463"/>
    <w:rsid w:val="001D255F"/>
    <w:rsid w:val="001D2619"/>
    <w:rsid w:val="001D3604"/>
    <w:rsid w:val="001D49E6"/>
    <w:rsid w:val="001D4B2C"/>
    <w:rsid w:val="001D4C32"/>
    <w:rsid w:val="001D619E"/>
    <w:rsid w:val="001D7794"/>
    <w:rsid w:val="001D7D94"/>
    <w:rsid w:val="001E4218"/>
    <w:rsid w:val="001E4F1F"/>
    <w:rsid w:val="001E6390"/>
    <w:rsid w:val="001E6768"/>
    <w:rsid w:val="001E6B63"/>
    <w:rsid w:val="001E6DE8"/>
    <w:rsid w:val="001F0619"/>
    <w:rsid w:val="001F061B"/>
    <w:rsid w:val="001F0B20"/>
    <w:rsid w:val="001F0FAF"/>
    <w:rsid w:val="001F165A"/>
    <w:rsid w:val="001F1C19"/>
    <w:rsid w:val="001F2A25"/>
    <w:rsid w:val="001F396E"/>
    <w:rsid w:val="001F489B"/>
    <w:rsid w:val="001F48EE"/>
    <w:rsid w:val="0020025E"/>
    <w:rsid w:val="00200A62"/>
    <w:rsid w:val="0020259F"/>
    <w:rsid w:val="002029D7"/>
    <w:rsid w:val="0020344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6755"/>
    <w:rsid w:val="00217EF6"/>
    <w:rsid w:val="00220007"/>
    <w:rsid w:val="00222368"/>
    <w:rsid w:val="00222897"/>
    <w:rsid w:val="00222B0C"/>
    <w:rsid w:val="00223040"/>
    <w:rsid w:val="00225CA2"/>
    <w:rsid w:val="0022604B"/>
    <w:rsid w:val="002260EA"/>
    <w:rsid w:val="002271B9"/>
    <w:rsid w:val="00227774"/>
    <w:rsid w:val="00230BD0"/>
    <w:rsid w:val="0023327E"/>
    <w:rsid w:val="002332B8"/>
    <w:rsid w:val="00234F7C"/>
    <w:rsid w:val="00235394"/>
    <w:rsid w:val="00235577"/>
    <w:rsid w:val="00235745"/>
    <w:rsid w:val="00235886"/>
    <w:rsid w:val="00236FE4"/>
    <w:rsid w:val="002379E3"/>
    <w:rsid w:val="002379E5"/>
    <w:rsid w:val="00237C9A"/>
    <w:rsid w:val="00240F8E"/>
    <w:rsid w:val="00241380"/>
    <w:rsid w:val="00241C3B"/>
    <w:rsid w:val="00242F80"/>
    <w:rsid w:val="002435CA"/>
    <w:rsid w:val="0024469F"/>
    <w:rsid w:val="00246B0F"/>
    <w:rsid w:val="00246FAA"/>
    <w:rsid w:val="002505F9"/>
    <w:rsid w:val="00250D69"/>
    <w:rsid w:val="002514DB"/>
    <w:rsid w:val="00251598"/>
    <w:rsid w:val="00251FED"/>
    <w:rsid w:val="00252D17"/>
    <w:rsid w:val="002537BC"/>
    <w:rsid w:val="00254D85"/>
    <w:rsid w:val="00255C58"/>
    <w:rsid w:val="0025600C"/>
    <w:rsid w:val="0025603D"/>
    <w:rsid w:val="00260694"/>
    <w:rsid w:val="00260EC7"/>
    <w:rsid w:val="00261124"/>
    <w:rsid w:val="00261539"/>
    <w:rsid w:val="0026179F"/>
    <w:rsid w:val="002632C7"/>
    <w:rsid w:val="0026403A"/>
    <w:rsid w:val="0026433D"/>
    <w:rsid w:val="00264AA0"/>
    <w:rsid w:val="00265156"/>
    <w:rsid w:val="002661DC"/>
    <w:rsid w:val="002666AE"/>
    <w:rsid w:val="00270799"/>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8015B"/>
    <w:rsid w:val="002811C4"/>
    <w:rsid w:val="00281279"/>
    <w:rsid w:val="0028149F"/>
    <w:rsid w:val="00282213"/>
    <w:rsid w:val="00283C9E"/>
    <w:rsid w:val="00284016"/>
    <w:rsid w:val="002845AD"/>
    <w:rsid w:val="00284D78"/>
    <w:rsid w:val="00284F88"/>
    <w:rsid w:val="002858BF"/>
    <w:rsid w:val="00285E49"/>
    <w:rsid w:val="002866E6"/>
    <w:rsid w:val="00286AE0"/>
    <w:rsid w:val="00286B02"/>
    <w:rsid w:val="00286CBA"/>
    <w:rsid w:val="002878C3"/>
    <w:rsid w:val="00290A2F"/>
    <w:rsid w:val="00293916"/>
    <w:rsid w:val="002939AF"/>
    <w:rsid w:val="00293E5F"/>
    <w:rsid w:val="00294491"/>
    <w:rsid w:val="00294BDE"/>
    <w:rsid w:val="00295AE7"/>
    <w:rsid w:val="002963EF"/>
    <w:rsid w:val="002A0CED"/>
    <w:rsid w:val="002A0D51"/>
    <w:rsid w:val="002A1534"/>
    <w:rsid w:val="002A23CA"/>
    <w:rsid w:val="002A2B53"/>
    <w:rsid w:val="002A2E5E"/>
    <w:rsid w:val="002A4CD0"/>
    <w:rsid w:val="002A57A8"/>
    <w:rsid w:val="002A6A2A"/>
    <w:rsid w:val="002A6D55"/>
    <w:rsid w:val="002A77D3"/>
    <w:rsid w:val="002A7DA6"/>
    <w:rsid w:val="002B0505"/>
    <w:rsid w:val="002B1DF7"/>
    <w:rsid w:val="002B28DD"/>
    <w:rsid w:val="002B2CE5"/>
    <w:rsid w:val="002B2FCD"/>
    <w:rsid w:val="002B335F"/>
    <w:rsid w:val="002B46F3"/>
    <w:rsid w:val="002B4954"/>
    <w:rsid w:val="002B516C"/>
    <w:rsid w:val="002B60C1"/>
    <w:rsid w:val="002B6EF0"/>
    <w:rsid w:val="002C1233"/>
    <w:rsid w:val="002C20F1"/>
    <w:rsid w:val="002C289E"/>
    <w:rsid w:val="002C2DE7"/>
    <w:rsid w:val="002C3135"/>
    <w:rsid w:val="002C37AA"/>
    <w:rsid w:val="002C4496"/>
    <w:rsid w:val="002C45AA"/>
    <w:rsid w:val="002C4ACA"/>
    <w:rsid w:val="002C4B52"/>
    <w:rsid w:val="002C50B3"/>
    <w:rsid w:val="002C51CB"/>
    <w:rsid w:val="002C5A26"/>
    <w:rsid w:val="002C6090"/>
    <w:rsid w:val="002C69DE"/>
    <w:rsid w:val="002C7253"/>
    <w:rsid w:val="002C7B5D"/>
    <w:rsid w:val="002D03E5"/>
    <w:rsid w:val="002D0F6D"/>
    <w:rsid w:val="002D23F7"/>
    <w:rsid w:val="002D249A"/>
    <w:rsid w:val="002D24EA"/>
    <w:rsid w:val="002D36EB"/>
    <w:rsid w:val="002D4695"/>
    <w:rsid w:val="002D484C"/>
    <w:rsid w:val="002D6BDF"/>
    <w:rsid w:val="002D7C84"/>
    <w:rsid w:val="002E1B27"/>
    <w:rsid w:val="002E1C02"/>
    <w:rsid w:val="002E2CE9"/>
    <w:rsid w:val="002E39FA"/>
    <w:rsid w:val="002E3BF7"/>
    <w:rsid w:val="002E403E"/>
    <w:rsid w:val="002E5473"/>
    <w:rsid w:val="002E58D2"/>
    <w:rsid w:val="002E6BD1"/>
    <w:rsid w:val="002E76A2"/>
    <w:rsid w:val="002F158C"/>
    <w:rsid w:val="002F15D2"/>
    <w:rsid w:val="002F279F"/>
    <w:rsid w:val="002F2CA6"/>
    <w:rsid w:val="002F3700"/>
    <w:rsid w:val="002F4093"/>
    <w:rsid w:val="002F448F"/>
    <w:rsid w:val="002F5636"/>
    <w:rsid w:val="002F563E"/>
    <w:rsid w:val="002F62DF"/>
    <w:rsid w:val="002F72BB"/>
    <w:rsid w:val="002F7E04"/>
    <w:rsid w:val="0030036C"/>
    <w:rsid w:val="00300662"/>
    <w:rsid w:val="00301C88"/>
    <w:rsid w:val="003022A5"/>
    <w:rsid w:val="00302744"/>
    <w:rsid w:val="00304420"/>
    <w:rsid w:val="003059E9"/>
    <w:rsid w:val="00306B14"/>
    <w:rsid w:val="00306B85"/>
    <w:rsid w:val="00306BEF"/>
    <w:rsid w:val="00310792"/>
    <w:rsid w:val="0031085C"/>
    <w:rsid w:val="00310A34"/>
    <w:rsid w:val="003121B2"/>
    <w:rsid w:val="00312479"/>
    <w:rsid w:val="0031347C"/>
    <w:rsid w:val="00313AB5"/>
    <w:rsid w:val="003142C4"/>
    <w:rsid w:val="00315488"/>
    <w:rsid w:val="0031552B"/>
    <w:rsid w:val="00315867"/>
    <w:rsid w:val="00316F03"/>
    <w:rsid w:val="00317EFD"/>
    <w:rsid w:val="003205CB"/>
    <w:rsid w:val="00322495"/>
    <w:rsid w:val="00322BB7"/>
    <w:rsid w:val="00323152"/>
    <w:rsid w:val="00325296"/>
    <w:rsid w:val="003260D7"/>
    <w:rsid w:val="003268B6"/>
    <w:rsid w:val="0032798D"/>
    <w:rsid w:val="00330FCB"/>
    <w:rsid w:val="00330FDF"/>
    <w:rsid w:val="00331F64"/>
    <w:rsid w:val="0033339E"/>
    <w:rsid w:val="003342CC"/>
    <w:rsid w:val="0033620D"/>
    <w:rsid w:val="00336697"/>
    <w:rsid w:val="0033699C"/>
    <w:rsid w:val="00336D49"/>
    <w:rsid w:val="003374D7"/>
    <w:rsid w:val="00337A39"/>
    <w:rsid w:val="00337BE7"/>
    <w:rsid w:val="00337F6D"/>
    <w:rsid w:val="003402F9"/>
    <w:rsid w:val="003424B6"/>
    <w:rsid w:val="00342568"/>
    <w:rsid w:val="00342758"/>
    <w:rsid w:val="00342FA0"/>
    <w:rsid w:val="00343169"/>
    <w:rsid w:val="0034346F"/>
    <w:rsid w:val="00343782"/>
    <w:rsid w:val="00344CA9"/>
    <w:rsid w:val="00347D8D"/>
    <w:rsid w:val="00350786"/>
    <w:rsid w:val="0035098D"/>
    <w:rsid w:val="0035173F"/>
    <w:rsid w:val="0035343A"/>
    <w:rsid w:val="003537A7"/>
    <w:rsid w:val="00355873"/>
    <w:rsid w:val="0035660F"/>
    <w:rsid w:val="00357551"/>
    <w:rsid w:val="00360613"/>
    <w:rsid w:val="00360AA6"/>
    <w:rsid w:val="00360E2B"/>
    <w:rsid w:val="00361E46"/>
    <w:rsid w:val="003628B9"/>
    <w:rsid w:val="00362D8F"/>
    <w:rsid w:val="00363098"/>
    <w:rsid w:val="00363726"/>
    <w:rsid w:val="00363917"/>
    <w:rsid w:val="00366738"/>
    <w:rsid w:val="00367724"/>
    <w:rsid w:val="00371C72"/>
    <w:rsid w:val="003729DF"/>
    <w:rsid w:val="00372D69"/>
    <w:rsid w:val="0037336B"/>
    <w:rsid w:val="00373808"/>
    <w:rsid w:val="00374E95"/>
    <w:rsid w:val="003770F6"/>
    <w:rsid w:val="00380D72"/>
    <w:rsid w:val="0038313C"/>
    <w:rsid w:val="00383E37"/>
    <w:rsid w:val="00384047"/>
    <w:rsid w:val="00384055"/>
    <w:rsid w:val="003842C4"/>
    <w:rsid w:val="00384404"/>
    <w:rsid w:val="00387293"/>
    <w:rsid w:val="00387EB6"/>
    <w:rsid w:val="003922FE"/>
    <w:rsid w:val="00392C90"/>
    <w:rsid w:val="00393042"/>
    <w:rsid w:val="003933EE"/>
    <w:rsid w:val="003947A0"/>
    <w:rsid w:val="00394AD5"/>
    <w:rsid w:val="003951C9"/>
    <w:rsid w:val="0039555A"/>
    <w:rsid w:val="00395F16"/>
    <w:rsid w:val="0039642D"/>
    <w:rsid w:val="00396CB3"/>
    <w:rsid w:val="0039737C"/>
    <w:rsid w:val="003A10CB"/>
    <w:rsid w:val="003A2573"/>
    <w:rsid w:val="003A2E40"/>
    <w:rsid w:val="003A3362"/>
    <w:rsid w:val="003A3B03"/>
    <w:rsid w:val="003A3EED"/>
    <w:rsid w:val="003A48E9"/>
    <w:rsid w:val="003A4B9E"/>
    <w:rsid w:val="003A4C53"/>
    <w:rsid w:val="003A4E16"/>
    <w:rsid w:val="003A4ECA"/>
    <w:rsid w:val="003A526F"/>
    <w:rsid w:val="003A632E"/>
    <w:rsid w:val="003A79EA"/>
    <w:rsid w:val="003A7B34"/>
    <w:rsid w:val="003A7F89"/>
    <w:rsid w:val="003B0158"/>
    <w:rsid w:val="003B045F"/>
    <w:rsid w:val="003B0563"/>
    <w:rsid w:val="003B081D"/>
    <w:rsid w:val="003B0F0E"/>
    <w:rsid w:val="003B1C12"/>
    <w:rsid w:val="003B4A36"/>
    <w:rsid w:val="003B523D"/>
    <w:rsid w:val="003B56DB"/>
    <w:rsid w:val="003B755E"/>
    <w:rsid w:val="003B7C1C"/>
    <w:rsid w:val="003C021A"/>
    <w:rsid w:val="003C02BA"/>
    <w:rsid w:val="003C0418"/>
    <w:rsid w:val="003C06EB"/>
    <w:rsid w:val="003C08B4"/>
    <w:rsid w:val="003C228E"/>
    <w:rsid w:val="003C3063"/>
    <w:rsid w:val="003C3254"/>
    <w:rsid w:val="003C3CF7"/>
    <w:rsid w:val="003C3E3C"/>
    <w:rsid w:val="003C51E7"/>
    <w:rsid w:val="003C6893"/>
    <w:rsid w:val="003C69BF"/>
    <w:rsid w:val="003D03AB"/>
    <w:rsid w:val="003D04CE"/>
    <w:rsid w:val="003D0891"/>
    <w:rsid w:val="003D1EFD"/>
    <w:rsid w:val="003D225B"/>
    <w:rsid w:val="003D28BF"/>
    <w:rsid w:val="003D4215"/>
    <w:rsid w:val="003D4DBA"/>
    <w:rsid w:val="003D6BD9"/>
    <w:rsid w:val="003D7719"/>
    <w:rsid w:val="003E0017"/>
    <w:rsid w:val="003E0303"/>
    <w:rsid w:val="003E0A57"/>
    <w:rsid w:val="003E3824"/>
    <w:rsid w:val="003E40EE"/>
    <w:rsid w:val="003E56E3"/>
    <w:rsid w:val="003E5ECC"/>
    <w:rsid w:val="003E7F34"/>
    <w:rsid w:val="003F05E1"/>
    <w:rsid w:val="003F0986"/>
    <w:rsid w:val="003F180B"/>
    <w:rsid w:val="003F1C1B"/>
    <w:rsid w:val="003F20D9"/>
    <w:rsid w:val="003F34F5"/>
    <w:rsid w:val="003F47E1"/>
    <w:rsid w:val="003F4CDA"/>
    <w:rsid w:val="003F5BAB"/>
    <w:rsid w:val="003F616B"/>
    <w:rsid w:val="003F6BC8"/>
    <w:rsid w:val="003F6EE6"/>
    <w:rsid w:val="00400B04"/>
    <w:rsid w:val="00401144"/>
    <w:rsid w:val="004012BE"/>
    <w:rsid w:val="004014EB"/>
    <w:rsid w:val="00401F3F"/>
    <w:rsid w:val="00402AD8"/>
    <w:rsid w:val="0040407E"/>
    <w:rsid w:val="00404C69"/>
    <w:rsid w:val="00405536"/>
    <w:rsid w:val="00406E09"/>
    <w:rsid w:val="00407326"/>
    <w:rsid w:val="00407661"/>
    <w:rsid w:val="00407F62"/>
    <w:rsid w:val="00410314"/>
    <w:rsid w:val="0041178E"/>
    <w:rsid w:val="00411BDE"/>
    <w:rsid w:val="00412063"/>
    <w:rsid w:val="0041266F"/>
    <w:rsid w:val="00412EB1"/>
    <w:rsid w:val="004135BD"/>
    <w:rsid w:val="0041390E"/>
    <w:rsid w:val="00413A52"/>
    <w:rsid w:val="00413DDE"/>
    <w:rsid w:val="00414118"/>
    <w:rsid w:val="00414B4B"/>
    <w:rsid w:val="00414CEF"/>
    <w:rsid w:val="00416084"/>
    <w:rsid w:val="004165D3"/>
    <w:rsid w:val="00417562"/>
    <w:rsid w:val="0042094C"/>
    <w:rsid w:val="00420A79"/>
    <w:rsid w:val="004215B6"/>
    <w:rsid w:val="0042179F"/>
    <w:rsid w:val="00424BF3"/>
    <w:rsid w:val="00424F8C"/>
    <w:rsid w:val="00425765"/>
    <w:rsid w:val="004258A1"/>
    <w:rsid w:val="004259DB"/>
    <w:rsid w:val="004271BA"/>
    <w:rsid w:val="0042745E"/>
    <w:rsid w:val="004277BA"/>
    <w:rsid w:val="00427875"/>
    <w:rsid w:val="00433CAF"/>
    <w:rsid w:val="00434DC1"/>
    <w:rsid w:val="00435016"/>
    <w:rsid w:val="004350F4"/>
    <w:rsid w:val="004358EC"/>
    <w:rsid w:val="004368D9"/>
    <w:rsid w:val="00436F49"/>
    <w:rsid w:val="004373B7"/>
    <w:rsid w:val="00440154"/>
    <w:rsid w:val="00440855"/>
    <w:rsid w:val="00440E3F"/>
    <w:rsid w:val="004412A0"/>
    <w:rsid w:val="00441B20"/>
    <w:rsid w:val="004424EB"/>
    <w:rsid w:val="004427C0"/>
    <w:rsid w:val="00443CB6"/>
    <w:rsid w:val="0044410F"/>
    <w:rsid w:val="00444592"/>
    <w:rsid w:val="00444C85"/>
    <w:rsid w:val="00444FA3"/>
    <w:rsid w:val="00447C03"/>
    <w:rsid w:val="00450F27"/>
    <w:rsid w:val="004510E5"/>
    <w:rsid w:val="0045205C"/>
    <w:rsid w:val="00454912"/>
    <w:rsid w:val="004550D4"/>
    <w:rsid w:val="00455F3C"/>
    <w:rsid w:val="00456116"/>
    <w:rsid w:val="00456738"/>
    <w:rsid w:val="0045683F"/>
    <w:rsid w:val="00456A75"/>
    <w:rsid w:val="00457A14"/>
    <w:rsid w:val="00461769"/>
    <w:rsid w:val="00461E39"/>
    <w:rsid w:val="00462C9C"/>
    <w:rsid w:val="00462D3A"/>
    <w:rsid w:val="00462EB1"/>
    <w:rsid w:val="00463521"/>
    <w:rsid w:val="004657E5"/>
    <w:rsid w:val="00471125"/>
    <w:rsid w:val="0047148F"/>
    <w:rsid w:val="00472D90"/>
    <w:rsid w:val="004731C0"/>
    <w:rsid w:val="0047433C"/>
    <w:rsid w:val="0047437A"/>
    <w:rsid w:val="00474847"/>
    <w:rsid w:val="0047527C"/>
    <w:rsid w:val="004756B7"/>
    <w:rsid w:val="0047577E"/>
    <w:rsid w:val="00480680"/>
    <w:rsid w:val="0048081B"/>
    <w:rsid w:val="00480E42"/>
    <w:rsid w:val="00480E66"/>
    <w:rsid w:val="00481343"/>
    <w:rsid w:val="004835F0"/>
    <w:rsid w:val="00483D2B"/>
    <w:rsid w:val="00483D52"/>
    <w:rsid w:val="00484E14"/>
    <w:rsid w:val="00484FDD"/>
    <w:rsid w:val="004850F5"/>
    <w:rsid w:val="0048543E"/>
    <w:rsid w:val="0048577D"/>
    <w:rsid w:val="004858E4"/>
    <w:rsid w:val="004868C1"/>
    <w:rsid w:val="0048750F"/>
    <w:rsid w:val="00490976"/>
    <w:rsid w:val="0049105B"/>
    <w:rsid w:val="004918A1"/>
    <w:rsid w:val="00491B9B"/>
    <w:rsid w:val="00491D60"/>
    <w:rsid w:val="0049236F"/>
    <w:rsid w:val="00492CCE"/>
    <w:rsid w:val="00494E1F"/>
    <w:rsid w:val="00495962"/>
    <w:rsid w:val="00495F7A"/>
    <w:rsid w:val="00497B02"/>
    <w:rsid w:val="004A14DB"/>
    <w:rsid w:val="004A1F7A"/>
    <w:rsid w:val="004A213A"/>
    <w:rsid w:val="004A3D79"/>
    <w:rsid w:val="004A495F"/>
    <w:rsid w:val="004A4AC6"/>
    <w:rsid w:val="004A5FD7"/>
    <w:rsid w:val="004B0B8F"/>
    <w:rsid w:val="004B0F3F"/>
    <w:rsid w:val="004B121C"/>
    <w:rsid w:val="004B150B"/>
    <w:rsid w:val="004B1654"/>
    <w:rsid w:val="004B167E"/>
    <w:rsid w:val="004B1C33"/>
    <w:rsid w:val="004B2146"/>
    <w:rsid w:val="004B2249"/>
    <w:rsid w:val="004B27D8"/>
    <w:rsid w:val="004B4F27"/>
    <w:rsid w:val="004B5C1C"/>
    <w:rsid w:val="004B6772"/>
    <w:rsid w:val="004B6B0F"/>
    <w:rsid w:val="004B6EE9"/>
    <w:rsid w:val="004B7003"/>
    <w:rsid w:val="004C00F5"/>
    <w:rsid w:val="004C22FA"/>
    <w:rsid w:val="004C25BA"/>
    <w:rsid w:val="004C2B34"/>
    <w:rsid w:val="004C323B"/>
    <w:rsid w:val="004C3E12"/>
    <w:rsid w:val="004C5767"/>
    <w:rsid w:val="004C6C93"/>
    <w:rsid w:val="004C6E93"/>
    <w:rsid w:val="004C6F9D"/>
    <w:rsid w:val="004D1B27"/>
    <w:rsid w:val="004D2FEB"/>
    <w:rsid w:val="004D4047"/>
    <w:rsid w:val="004D41C6"/>
    <w:rsid w:val="004D4A70"/>
    <w:rsid w:val="004D4B88"/>
    <w:rsid w:val="004D507A"/>
    <w:rsid w:val="004D520D"/>
    <w:rsid w:val="004D6475"/>
    <w:rsid w:val="004E0C9F"/>
    <w:rsid w:val="004E15FF"/>
    <w:rsid w:val="004E2659"/>
    <w:rsid w:val="004E2776"/>
    <w:rsid w:val="004E2FFE"/>
    <w:rsid w:val="004E3091"/>
    <w:rsid w:val="004E39EE"/>
    <w:rsid w:val="004E3E9D"/>
    <w:rsid w:val="004E56E0"/>
    <w:rsid w:val="004E5709"/>
    <w:rsid w:val="004E58C1"/>
    <w:rsid w:val="004E6ABD"/>
    <w:rsid w:val="004E7329"/>
    <w:rsid w:val="004F0334"/>
    <w:rsid w:val="004F131F"/>
    <w:rsid w:val="004F1A51"/>
    <w:rsid w:val="004F2CB0"/>
    <w:rsid w:val="004F528F"/>
    <w:rsid w:val="004F587B"/>
    <w:rsid w:val="004F7019"/>
    <w:rsid w:val="004F7C6B"/>
    <w:rsid w:val="00500289"/>
    <w:rsid w:val="005013E3"/>
    <w:rsid w:val="005016B0"/>
    <w:rsid w:val="005017F7"/>
    <w:rsid w:val="00501FA7"/>
    <w:rsid w:val="00502D6A"/>
    <w:rsid w:val="005033E0"/>
    <w:rsid w:val="005034DC"/>
    <w:rsid w:val="005049B0"/>
    <w:rsid w:val="00505BFA"/>
    <w:rsid w:val="00505F74"/>
    <w:rsid w:val="0050696D"/>
    <w:rsid w:val="00506CD1"/>
    <w:rsid w:val="00506DA4"/>
    <w:rsid w:val="00506E14"/>
    <w:rsid w:val="005071B4"/>
    <w:rsid w:val="0050727D"/>
    <w:rsid w:val="005075D9"/>
    <w:rsid w:val="00507687"/>
    <w:rsid w:val="0050778F"/>
    <w:rsid w:val="00511004"/>
    <w:rsid w:val="00511593"/>
    <w:rsid w:val="005117A9"/>
    <w:rsid w:val="00511CFE"/>
    <w:rsid w:val="00511F57"/>
    <w:rsid w:val="00513F6E"/>
    <w:rsid w:val="00515167"/>
    <w:rsid w:val="00515810"/>
    <w:rsid w:val="00515CBE"/>
    <w:rsid w:val="00515E2B"/>
    <w:rsid w:val="00517AFB"/>
    <w:rsid w:val="00517EE9"/>
    <w:rsid w:val="00520327"/>
    <w:rsid w:val="00520362"/>
    <w:rsid w:val="00521BF6"/>
    <w:rsid w:val="00522A7E"/>
    <w:rsid w:val="00522F20"/>
    <w:rsid w:val="005231E1"/>
    <w:rsid w:val="00524865"/>
    <w:rsid w:val="00525BE6"/>
    <w:rsid w:val="00525F61"/>
    <w:rsid w:val="0052683C"/>
    <w:rsid w:val="0052684C"/>
    <w:rsid w:val="00526BE4"/>
    <w:rsid w:val="00526E68"/>
    <w:rsid w:val="00527533"/>
    <w:rsid w:val="00527765"/>
    <w:rsid w:val="005305D0"/>
    <w:rsid w:val="00530798"/>
    <w:rsid w:val="005308DB"/>
    <w:rsid w:val="00530914"/>
    <w:rsid w:val="00530A2E"/>
    <w:rsid w:val="00530CF3"/>
    <w:rsid w:val="00530FBE"/>
    <w:rsid w:val="00531898"/>
    <w:rsid w:val="005339DB"/>
    <w:rsid w:val="005341D3"/>
    <w:rsid w:val="00534C89"/>
    <w:rsid w:val="00534F9D"/>
    <w:rsid w:val="0053621E"/>
    <w:rsid w:val="00536390"/>
    <w:rsid w:val="00537FDE"/>
    <w:rsid w:val="00540FCF"/>
    <w:rsid w:val="005410E6"/>
    <w:rsid w:val="005414F3"/>
    <w:rsid w:val="00541573"/>
    <w:rsid w:val="00541811"/>
    <w:rsid w:val="00542103"/>
    <w:rsid w:val="00542350"/>
    <w:rsid w:val="00542553"/>
    <w:rsid w:val="00542681"/>
    <w:rsid w:val="0054348A"/>
    <w:rsid w:val="0054409B"/>
    <w:rsid w:val="00550250"/>
    <w:rsid w:val="0055166A"/>
    <w:rsid w:val="005519C4"/>
    <w:rsid w:val="0055209C"/>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06C0"/>
    <w:rsid w:val="00572A3E"/>
    <w:rsid w:val="00572CAF"/>
    <w:rsid w:val="00574941"/>
    <w:rsid w:val="00576570"/>
    <w:rsid w:val="005768D8"/>
    <w:rsid w:val="00576F1A"/>
    <w:rsid w:val="00577C31"/>
    <w:rsid w:val="0058036D"/>
    <w:rsid w:val="00580FF5"/>
    <w:rsid w:val="0058111A"/>
    <w:rsid w:val="0058318D"/>
    <w:rsid w:val="0058519C"/>
    <w:rsid w:val="005860B6"/>
    <w:rsid w:val="005861BF"/>
    <w:rsid w:val="00586B54"/>
    <w:rsid w:val="00586BE9"/>
    <w:rsid w:val="00587B86"/>
    <w:rsid w:val="005908E6"/>
    <w:rsid w:val="00590F74"/>
    <w:rsid w:val="00592247"/>
    <w:rsid w:val="00593393"/>
    <w:rsid w:val="00593C41"/>
    <w:rsid w:val="005947D7"/>
    <w:rsid w:val="005954C5"/>
    <w:rsid w:val="005956EE"/>
    <w:rsid w:val="00595C47"/>
    <w:rsid w:val="005967D2"/>
    <w:rsid w:val="00597C97"/>
    <w:rsid w:val="00597EFA"/>
    <w:rsid w:val="005A083E"/>
    <w:rsid w:val="005A0FA6"/>
    <w:rsid w:val="005A1484"/>
    <w:rsid w:val="005A2148"/>
    <w:rsid w:val="005A4958"/>
    <w:rsid w:val="005A5C84"/>
    <w:rsid w:val="005A75A4"/>
    <w:rsid w:val="005A7E8A"/>
    <w:rsid w:val="005B0643"/>
    <w:rsid w:val="005B0B25"/>
    <w:rsid w:val="005B20B7"/>
    <w:rsid w:val="005B325F"/>
    <w:rsid w:val="005B5DA4"/>
    <w:rsid w:val="005B5ECB"/>
    <w:rsid w:val="005B6671"/>
    <w:rsid w:val="005B71E3"/>
    <w:rsid w:val="005C1EA6"/>
    <w:rsid w:val="005C5E1F"/>
    <w:rsid w:val="005C61D3"/>
    <w:rsid w:val="005C6C5F"/>
    <w:rsid w:val="005D0B99"/>
    <w:rsid w:val="005D1B39"/>
    <w:rsid w:val="005D2052"/>
    <w:rsid w:val="005D308E"/>
    <w:rsid w:val="005D3A48"/>
    <w:rsid w:val="005D3DA1"/>
    <w:rsid w:val="005D4E11"/>
    <w:rsid w:val="005D4F9A"/>
    <w:rsid w:val="005D6090"/>
    <w:rsid w:val="005D679F"/>
    <w:rsid w:val="005D71EF"/>
    <w:rsid w:val="005D730B"/>
    <w:rsid w:val="005D7AF8"/>
    <w:rsid w:val="005D7D62"/>
    <w:rsid w:val="005E0FC8"/>
    <w:rsid w:val="005E2324"/>
    <w:rsid w:val="005E25CB"/>
    <w:rsid w:val="005E34A6"/>
    <w:rsid w:val="005E3B18"/>
    <w:rsid w:val="005E4639"/>
    <w:rsid w:val="005E4845"/>
    <w:rsid w:val="005E4FC2"/>
    <w:rsid w:val="005E5446"/>
    <w:rsid w:val="005E5B65"/>
    <w:rsid w:val="005E5C63"/>
    <w:rsid w:val="005E7319"/>
    <w:rsid w:val="005F0751"/>
    <w:rsid w:val="005F0DBF"/>
    <w:rsid w:val="005F134B"/>
    <w:rsid w:val="005F152C"/>
    <w:rsid w:val="005F1B90"/>
    <w:rsid w:val="005F2145"/>
    <w:rsid w:val="005F5F85"/>
    <w:rsid w:val="005F7E84"/>
    <w:rsid w:val="00601663"/>
    <w:rsid w:val="006016E1"/>
    <w:rsid w:val="00601746"/>
    <w:rsid w:val="00601975"/>
    <w:rsid w:val="00602B01"/>
    <w:rsid w:val="00602BA5"/>
    <w:rsid w:val="00602D27"/>
    <w:rsid w:val="00605F93"/>
    <w:rsid w:val="0060732B"/>
    <w:rsid w:val="00607FC1"/>
    <w:rsid w:val="00611AEE"/>
    <w:rsid w:val="006144A1"/>
    <w:rsid w:val="0061460F"/>
    <w:rsid w:val="00615C05"/>
    <w:rsid w:val="00616096"/>
    <w:rsid w:val="006160A2"/>
    <w:rsid w:val="00616C6C"/>
    <w:rsid w:val="00617062"/>
    <w:rsid w:val="00617443"/>
    <w:rsid w:val="00617804"/>
    <w:rsid w:val="00617B38"/>
    <w:rsid w:val="00620F25"/>
    <w:rsid w:val="006219D8"/>
    <w:rsid w:val="00622BDC"/>
    <w:rsid w:val="006232A0"/>
    <w:rsid w:val="00623946"/>
    <w:rsid w:val="00623CF6"/>
    <w:rsid w:val="006248A0"/>
    <w:rsid w:val="00624A26"/>
    <w:rsid w:val="006258F1"/>
    <w:rsid w:val="00625C9E"/>
    <w:rsid w:val="00626A34"/>
    <w:rsid w:val="00627F66"/>
    <w:rsid w:val="00627FFD"/>
    <w:rsid w:val="006302AA"/>
    <w:rsid w:val="00632817"/>
    <w:rsid w:val="00632DB2"/>
    <w:rsid w:val="0063333C"/>
    <w:rsid w:val="006337A2"/>
    <w:rsid w:val="00634DDF"/>
    <w:rsid w:val="006354F6"/>
    <w:rsid w:val="0063566E"/>
    <w:rsid w:val="006356C1"/>
    <w:rsid w:val="006363BD"/>
    <w:rsid w:val="00636D21"/>
    <w:rsid w:val="00636F4C"/>
    <w:rsid w:val="006402C6"/>
    <w:rsid w:val="00640DEC"/>
    <w:rsid w:val="006412DC"/>
    <w:rsid w:val="006413C2"/>
    <w:rsid w:val="00642BC6"/>
    <w:rsid w:val="00643904"/>
    <w:rsid w:val="006444C0"/>
    <w:rsid w:val="00644586"/>
    <w:rsid w:val="00644790"/>
    <w:rsid w:val="00644C30"/>
    <w:rsid w:val="0064578D"/>
    <w:rsid w:val="00646149"/>
    <w:rsid w:val="00647431"/>
    <w:rsid w:val="006501AF"/>
    <w:rsid w:val="00650655"/>
    <w:rsid w:val="00650991"/>
    <w:rsid w:val="00650A05"/>
    <w:rsid w:val="00650A41"/>
    <w:rsid w:val="00650AE6"/>
    <w:rsid w:val="00650DDE"/>
    <w:rsid w:val="00650F41"/>
    <w:rsid w:val="00652EED"/>
    <w:rsid w:val="006539E9"/>
    <w:rsid w:val="00653BAB"/>
    <w:rsid w:val="00653C39"/>
    <w:rsid w:val="00654CDB"/>
    <w:rsid w:val="00654EC0"/>
    <w:rsid w:val="0065546A"/>
    <w:rsid w:val="0066023B"/>
    <w:rsid w:val="006608DE"/>
    <w:rsid w:val="0066371F"/>
    <w:rsid w:val="0066475F"/>
    <w:rsid w:val="00666F36"/>
    <w:rsid w:val="00667682"/>
    <w:rsid w:val="00670950"/>
    <w:rsid w:val="00670977"/>
    <w:rsid w:val="00670AF7"/>
    <w:rsid w:val="00670B42"/>
    <w:rsid w:val="00672307"/>
    <w:rsid w:val="00672343"/>
    <w:rsid w:val="00674EAB"/>
    <w:rsid w:val="00676195"/>
    <w:rsid w:val="006769E3"/>
    <w:rsid w:val="006808C6"/>
    <w:rsid w:val="00681E42"/>
    <w:rsid w:val="006824C9"/>
    <w:rsid w:val="00682668"/>
    <w:rsid w:val="00683219"/>
    <w:rsid w:val="00683435"/>
    <w:rsid w:val="00683994"/>
    <w:rsid w:val="00685BAC"/>
    <w:rsid w:val="00685D56"/>
    <w:rsid w:val="00685D75"/>
    <w:rsid w:val="006876DE"/>
    <w:rsid w:val="00690D92"/>
    <w:rsid w:val="00691F2D"/>
    <w:rsid w:val="00692A68"/>
    <w:rsid w:val="006931A1"/>
    <w:rsid w:val="0069322C"/>
    <w:rsid w:val="00695D85"/>
    <w:rsid w:val="00695F37"/>
    <w:rsid w:val="00696C00"/>
    <w:rsid w:val="006977FE"/>
    <w:rsid w:val="00697C2B"/>
    <w:rsid w:val="00697F99"/>
    <w:rsid w:val="006A0768"/>
    <w:rsid w:val="006A30A2"/>
    <w:rsid w:val="006A3E26"/>
    <w:rsid w:val="006A4D1A"/>
    <w:rsid w:val="006A64C3"/>
    <w:rsid w:val="006A6D23"/>
    <w:rsid w:val="006A7288"/>
    <w:rsid w:val="006B11ED"/>
    <w:rsid w:val="006B25DE"/>
    <w:rsid w:val="006B28D5"/>
    <w:rsid w:val="006B2EA0"/>
    <w:rsid w:val="006B5DEF"/>
    <w:rsid w:val="006B7587"/>
    <w:rsid w:val="006B794F"/>
    <w:rsid w:val="006B7F09"/>
    <w:rsid w:val="006C09FC"/>
    <w:rsid w:val="006C1138"/>
    <w:rsid w:val="006C1595"/>
    <w:rsid w:val="006C1C3B"/>
    <w:rsid w:val="006C2025"/>
    <w:rsid w:val="006C2399"/>
    <w:rsid w:val="006C456E"/>
    <w:rsid w:val="006C4E43"/>
    <w:rsid w:val="006C513A"/>
    <w:rsid w:val="006C643E"/>
    <w:rsid w:val="006C66C5"/>
    <w:rsid w:val="006C6CE9"/>
    <w:rsid w:val="006C7AF5"/>
    <w:rsid w:val="006C7E91"/>
    <w:rsid w:val="006D0E8C"/>
    <w:rsid w:val="006D1BCD"/>
    <w:rsid w:val="006D1EED"/>
    <w:rsid w:val="006D2731"/>
    <w:rsid w:val="006D28A4"/>
    <w:rsid w:val="006D2D04"/>
    <w:rsid w:val="006D301B"/>
    <w:rsid w:val="006D317C"/>
    <w:rsid w:val="006D3671"/>
    <w:rsid w:val="006D4A80"/>
    <w:rsid w:val="006D5189"/>
    <w:rsid w:val="006D59B6"/>
    <w:rsid w:val="006E0A73"/>
    <w:rsid w:val="006E0FEE"/>
    <w:rsid w:val="006E13A3"/>
    <w:rsid w:val="006E1C7F"/>
    <w:rsid w:val="006E2EA1"/>
    <w:rsid w:val="006E367B"/>
    <w:rsid w:val="006E3A51"/>
    <w:rsid w:val="006E3A9F"/>
    <w:rsid w:val="006E3D42"/>
    <w:rsid w:val="006E437B"/>
    <w:rsid w:val="006E4CE5"/>
    <w:rsid w:val="006E64B4"/>
    <w:rsid w:val="006E6C11"/>
    <w:rsid w:val="006E75D6"/>
    <w:rsid w:val="006F2FAE"/>
    <w:rsid w:val="006F3074"/>
    <w:rsid w:val="006F3766"/>
    <w:rsid w:val="006F4BCC"/>
    <w:rsid w:val="006F5038"/>
    <w:rsid w:val="006F5846"/>
    <w:rsid w:val="006F6FB9"/>
    <w:rsid w:val="006F7200"/>
    <w:rsid w:val="006F7C0C"/>
    <w:rsid w:val="006F7CA7"/>
    <w:rsid w:val="006F7EA3"/>
    <w:rsid w:val="0070007C"/>
    <w:rsid w:val="00700755"/>
    <w:rsid w:val="00701851"/>
    <w:rsid w:val="00701F0B"/>
    <w:rsid w:val="007029DA"/>
    <w:rsid w:val="00702AB8"/>
    <w:rsid w:val="00703496"/>
    <w:rsid w:val="0070463D"/>
    <w:rsid w:val="00704919"/>
    <w:rsid w:val="00705908"/>
    <w:rsid w:val="0070646B"/>
    <w:rsid w:val="00706755"/>
    <w:rsid w:val="00710042"/>
    <w:rsid w:val="007111DF"/>
    <w:rsid w:val="00711686"/>
    <w:rsid w:val="00712853"/>
    <w:rsid w:val="007130A2"/>
    <w:rsid w:val="007138F7"/>
    <w:rsid w:val="007148DB"/>
    <w:rsid w:val="00715463"/>
    <w:rsid w:val="0072001E"/>
    <w:rsid w:val="00720B3A"/>
    <w:rsid w:val="00721483"/>
    <w:rsid w:val="00726691"/>
    <w:rsid w:val="00726D8C"/>
    <w:rsid w:val="00727DFB"/>
    <w:rsid w:val="00730010"/>
    <w:rsid w:val="00730655"/>
    <w:rsid w:val="0073155A"/>
    <w:rsid w:val="00731D77"/>
    <w:rsid w:val="00732360"/>
    <w:rsid w:val="007327A1"/>
    <w:rsid w:val="00732A39"/>
    <w:rsid w:val="00732AB8"/>
    <w:rsid w:val="0073390A"/>
    <w:rsid w:val="00734267"/>
    <w:rsid w:val="00734927"/>
    <w:rsid w:val="0073496C"/>
    <w:rsid w:val="00734E64"/>
    <w:rsid w:val="00735B88"/>
    <w:rsid w:val="00736B37"/>
    <w:rsid w:val="00737040"/>
    <w:rsid w:val="007371CA"/>
    <w:rsid w:val="00740B26"/>
    <w:rsid w:val="00741EB7"/>
    <w:rsid w:val="00743FF8"/>
    <w:rsid w:val="00744C46"/>
    <w:rsid w:val="007460D8"/>
    <w:rsid w:val="00746B4A"/>
    <w:rsid w:val="0075128E"/>
    <w:rsid w:val="00751DEA"/>
    <w:rsid w:val="007520B4"/>
    <w:rsid w:val="00752201"/>
    <w:rsid w:val="007524F0"/>
    <w:rsid w:val="007529AF"/>
    <w:rsid w:val="00753488"/>
    <w:rsid w:val="00754AEB"/>
    <w:rsid w:val="007551D8"/>
    <w:rsid w:val="0075642C"/>
    <w:rsid w:val="007569ED"/>
    <w:rsid w:val="00756FEB"/>
    <w:rsid w:val="00760749"/>
    <w:rsid w:val="00762A25"/>
    <w:rsid w:val="00763310"/>
    <w:rsid w:val="0076471A"/>
    <w:rsid w:val="007655D5"/>
    <w:rsid w:val="0076560B"/>
    <w:rsid w:val="00766172"/>
    <w:rsid w:val="00766874"/>
    <w:rsid w:val="0076698C"/>
    <w:rsid w:val="007677B2"/>
    <w:rsid w:val="007717D3"/>
    <w:rsid w:val="00771E0C"/>
    <w:rsid w:val="0077409F"/>
    <w:rsid w:val="007753FC"/>
    <w:rsid w:val="00775AC9"/>
    <w:rsid w:val="007763C1"/>
    <w:rsid w:val="007763C5"/>
    <w:rsid w:val="00777E82"/>
    <w:rsid w:val="00777EAF"/>
    <w:rsid w:val="007800D7"/>
    <w:rsid w:val="00780949"/>
    <w:rsid w:val="00781359"/>
    <w:rsid w:val="0078247A"/>
    <w:rsid w:val="00782848"/>
    <w:rsid w:val="00784B26"/>
    <w:rsid w:val="00784EDC"/>
    <w:rsid w:val="00785817"/>
    <w:rsid w:val="00786D7B"/>
    <w:rsid w:val="0078700E"/>
    <w:rsid w:val="00791486"/>
    <w:rsid w:val="00791DB8"/>
    <w:rsid w:val="00792584"/>
    <w:rsid w:val="00792E7A"/>
    <w:rsid w:val="00793991"/>
    <w:rsid w:val="00793CE3"/>
    <w:rsid w:val="00794186"/>
    <w:rsid w:val="007945DE"/>
    <w:rsid w:val="00794CE6"/>
    <w:rsid w:val="0079594F"/>
    <w:rsid w:val="0079615E"/>
    <w:rsid w:val="007A18B4"/>
    <w:rsid w:val="007A1EAA"/>
    <w:rsid w:val="007A2DE1"/>
    <w:rsid w:val="007A3122"/>
    <w:rsid w:val="007A4D11"/>
    <w:rsid w:val="007A5162"/>
    <w:rsid w:val="007A5502"/>
    <w:rsid w:val="007A79FD"/>
    <w:rsid w:val="007A7AE4"/>
    <w:rsid w:val="007B01AE"/>
    <w:rsid w:val="007B0B9D"/>
    <w:rsid w:val="007B205B"/>
    <w:rsid w:val="007B25E8"/>
    <w:rsid w:val="007B47BD"/>
    <w:rsid w:val="007B48F9"/>
    <w:rsid w:val="007B5069"/>
    <w:rsid w:val="007B5A43"/>
    <w:rsid w:val="007B5FCD"/>
    <w:rsid w:val="007B709B"/>
    <w:rsid w:val="007C1343"/>
    <w:rsid w:val="007C1DBF"/>
    <w:rsid w:val="007C1F7C"/>
    <w:rsid w:val="007C38F4"/>
    <w:rsid w:val="007C3A7F"/>
    <w:rsid w:val="007C3B8F"/>
    <w:rsid w:val="007C420E"/>
    <w:rsid w:val="007C4727"/>
    <w:rsid w:val="007C5377"/>
    <w:rsid w:val="007C5EF1"/>
    <w:rsid w:val="007C7BF5"/>
    <w:rsid w:val="007D0CFC"/>
    <w:rsid w:val="007D1D0F"/>
    <w:rsid w:val="007D2DFF"/>
    <w:rsid w:val="007D310F"/>
    <w:rsid w:val="007D33F1"/>
    <w:rsid w:val="007D33F5"/>
    <w:rsid w:val="007D4B4F"/>
    <w:rsid w:val="007D5CC7"/>
    <w:rsid w:val="007D64F2"/>
    <w:rsid w:val="007D72BC"/>
    <w:rsid w:val="007D75E5"/>
    <w:rsid w:val="007D773E"/>
    <w:rsid w:val="007D7D4E"/>
    <w:rsid w:val="007E0086"/>
    <w:rsid w:val="007E066E"/>
    <w:rsid w:val="007E1356"/>
    <w:rsid w:val="007E1463"/>
    <w:rsid w:val="007E1663"/>
    <w:rsid w:val="007E1ED6"/>
    <w:rsid w:val="007E20FC"/>
    <w:rsid w:val="007E2301"/>
    <w:rsid w:val="007E297E"/>
    <w:rsid w:val="007E39E4"/>
    <w:rsid w:val="007E3A58"/>
    <w:rsid w:val="007E56A0"/>
    <w:rsid w:val="007E670F"/>
    <w:rsid w:val="007E6FDA"/>
    <w:rsid w:val="007E7062"/>
    <w:rsid w:val="007E7524"/>
    <w:rsid w:val="007E76D1"/>
    <w:rsid w:val="007E76F6"/>
    <w:rsid w:val="007E7F60"/>
    <w:rsid w:val="007F000D"/>
    <w:rsid w:val="007F0E1E"/>
    <w:rsid w:val="007F14DC"/>
    <w:rsid w:val="007F1C30"/>
    <w:rsid w:val="007F29A7"/>
    <w:rsid w:val="007F29DA"/>
    <w:rsid w:val="007F2D5E"/>
    <w:rsid w:val="007F2E1D"/>
    <w:rsid w:val="007F3849"/>
    <w:rsid w:val="007F436D"/>
    <w:rsid w:val="007F6C2C"/>
    <w:rsid w:val="007F70F8"/>
    <w:rsid w:val="00800039"/>
    <w:rsid w:val="00800056"/>
    <w:rsid w:val="00801026"/>
    <w:rsid w:val="0080287B"/>
    <w:rsid w:val="00804531"/>
    <w:rsid w:val="00804B69"/>
    <w:rsid w:val="00806CDD"/>
    <w:rsid w:val="00813630"/>
    <w:rsid w:val="0081586A"/>
    <w:rsid w:val="00816078"/>
    <w:rsid w:val="00816D8F"/>
    <w:rsid w:val="008170C2"/>
    <w:rsid w:val="008177E3"/>
    <w:rsid w:val="00817C9E"/>
    <w:rsid w:val="00820347"/>
    <w:rsid w:val="008205E2"/>
    <w:rsid w:val="00820C42"/>
    <w:rsid w:val="00821F67"/>
    <w:rsid w:val="00823AA9"/>
    <w:rsid w:val="00823F3E"/>
    <w:rsid w:val="00824064"/>
    <w:rsid w:val="0082497C"/>
    <w:rsid w:val="00824D76"/>
    <w:rsid w:val="008255B9"/>
    <w:rsid w:val="0082582D"/>
    <w:rsid w:val="00825999"/>
    <w:rsid w:val="00825CD8"/>
    <w:rsid w:val="00827324"/>
    <w:rsid w:val="0082762A"/>
    <w:rsid w:val="0083084A"/>
    <w:rsid w:val="00830E85"/>
    <w:rsid w:val="0083264F"/>
    <w:rsid w:val="00833531"/>
    <w:rsid w:val="00834871"/>
    <w:rsid w:val="00834993"/>
    <w:rsid w:val="008353D9"/>
    <w:rsid w:val="00835E23"/>
    <w:rsid w:val="00837AAE"/>
    <w:rsid w:val="00837EBB"/>
    <w:rsid w:val="00840141"/>
    <w:rsid w:val="00840E0D"/>
    <w:rsid w:val="00842454"/>
    <w:rsid w:val="008429AD"/>
    <w:rsid w:val="008429DB"/>
    <w:rsid w:val="00843370"/>
    <w:rsid w:val="0084387F"/>
    <w:rsid w:val="00846177"/>
    <w:rsid w:val="00846646"/>
    <w:rsid w:val="00846870"/>
    <w:rsid w:val="00846D13"/>
    <w:rsid w:val="00847C3C"/>
    <w:rsid w:val="00850560"/>
    <w:rsid w:val="00850C75"/>
    <w:rsid w:val="00850E39"/>
    <w:rsid w:val="00851C13"/>
    <w:rsid w:val="0085477A"/>
    <w:rsid w:val="00855173"/>
    <w:rsid w:val="00855449"/>
    <w:rsid w:val="008557D9"/>
    <w:rsid w:val="00855BF7"/>
    <w:rsid w:val="00856206"/>
    <w:rsid w:val="00856214"/>
    <w:rsid w:val="0085776F"/>
    <w:rsid w:val="0086005B"/>
    <w:rsid w:val="00860AE0"/>
    <w:rsid w:val="00862089"/>
    <w:rsid w:val="00862A1F"/>
    <w:rsid w:val="00862A70"/>
    <w:rsid w:val="008636DE"/>
    <w:rsid w:val="00863E21"/>
    <w:rsid w:val="008649BD"/>
    <w:rsid w:val="00864C18"/>
    <w:rsid w:val="00864D55"/>
    <w:rsid w:val="008654F6"/>
    <w:rsid w:val="00866378"/>
    <w:rsid w:val="00866D5B"/>
    <w:rsid w:val="00866FF5"/>
    <w:rsid w:val="008705DD"/>
    <w:rsid w:val="00870E58"/>
    <w:rsid w:val="00873E1F"/>
    <w:rsid w:val="0087487F"/>
    <w:rsid w:val="00874C16"/>
    <w:rsid w:val="00876691"/>
    <w:rsid w:val="0087685C"/>
    <w:rsid w:val="00876867"/>
    <w:rsid w:val="0087716F"/>
    <w:rsid w:val="00877375"/>
    <w:rsid w:val="008775AE"/>
    <w:rsid w:val="00877636"/>
    <w:rsid w:val="0087794C"/>
    <w:rsid w:val="008805FC"/>
    <w:rsid w:val="0088177F"/>
    <w:rsid w:val="00883D0B"/>
    <w:rsid w:val="00884C04"/>
    <w:rsid w:val="00884C6E"/>
    <w:rsid w:val="00886D1F"/>
    <w:rsid w:val="00886EB7"/>
    <w:rsid w:val="008871FF"/>
    <w:rsid w:val="008876AE"/>
    <w:rsid w:val="008907AD"/>
    <w:rsid w:val="00891274"/>
    <w:rsid w:val="008916D6"/>
    <w:rsid w:val="00891EE1"/>
    <w:rsid w:val="00892054"/>
    <w:rsid w:val="00892B71"/>
    <w:rsid w:val="00893987"/>
    <w:rsid w:val="008949A3"/>
    <w:rsid w:val="00895429"/>
    <w:rsid w:val="00895BE3"/>
    <w:rsid w:val="00895E86"/>
    <w:rsid w:val="008963EF"/>
    <w:rsid w:val="0089688E"/>
    <w:rsid w:val="00896E8C"/>
    <w:rsid w:val="008972A6"/>
    <w:rsid w:val="008974DB"/>
    <w:rsid w:val="008A0702"/>
    <w:rsid w:val="008A186A"/>
    <w:rsid w:val="008A1FBE"/>
    <w:rsid w:val="008A2AC6"/>
    <w:rsid w:val="008A38C1"/>
    <w:rsid w:val="008A4A43"/>
    <w:rsid w:val="008A50F5"/>
    <w:rsid w:val="008A51EF"/>
    <w:rsid w:val="008B1D8D"/>
    <w:rsid w:val="008B2FB2"/>
    <w:rsid w:val="008B382B"/>
    <w:rsid w:val="008B409F"/>
    <w:rsid w:val="008B58F2"/>
    <w:rsid w:val="008B5AE7"/>
    <w:rsid w:val="008B6146"/>
    <w:rsid w:val="008B6363"/>
    <w:rsid w:val="008B6404"/>
    <w:rsid w:val="008B65D8"/>
    <w:rsid w:val="008B7A7A"/>
    <w:rsid w:val="008C05A9"/>
    <w:rsid w:val="008C069E"/>
    <w:rsid w:val="008C07AB"/>
    <w:rsid w:val="008C107C"/>
    <w:rsid w:val="008C2B13"/>
    <w:rsid w:val="008C5C90"/>
    <w:rsid w:val="008C60E9"/>
    <w:rsid w:val="008C6DA8"/>
    <w:rsid w:val="008C732E"/>
    <w:rsid w:val="008D01DC"/>
    <w:rsid w:val="008D1B7C"/>
    <w:rsid w:val="008D1F63"/>
    <w:rsid w:val="008D20D6"/>
    <w:rsid w:val="008D26ED"/>
    <w:rsid w:val="008D3346"/>
    <w:rsid w:val="008D4138"/>
    <w:rsid w:val="008D4942"/>
    <w:rsid w:val="008D49FD"/>
    <w:rsid w:val="008D52D0"/>
    <w:rsid w:val="008D5B90"/>
    <w:rsid w:val="008D6657"/>
    <w:rsid w:val="008E07D7"/>
    <w:rsid w:val="008E12F7"/>
    <w:rsid w:val="008E1BFB"/>
    <w:rsid w:val="008E1F60"/>
    <w:rsid w:val="008E307E"/>
    <w:rsid w:val="008E6991"/>
    <w:rsid w:val="008E6B21"/>
    <w:rsid w:val="008E6B37"/>
    <w:rsid w:val="008E6C29"/>
    <w:rsid w:val="008E6F68"/>
    <w:rsid w:val="008E7035"/>
    <w:rsid w:val="008F04B4"/>
    <w:rsid w:val="008F1770"/>
    <w:rsid w:val="008F29BF"/>
    <w:rsid w:val="008F3001"/>
    <w:rsid w:val="008F3188"/>
    <w:rsid w:val="008F6056"/>
    <w:rsid w:val="008F6D49"/>
    <w:rsid w:val="008F6F05"/>
    <w:rsid w:val="009012AF"/>
    <w:rsid w:val="009012D8"/>
    <w:rsid w:val="009013B5"/>
    <w:rsid w:val="0090140D"/>
    <w:rsid w:val="0090183E"/>
    <w:rsid w:val="009018D1"/>
    <w:rsid w:val="00902C07"/>
    <w:rsid w:val="00903BD3"/>
    <w:rsid w:val="00905495"/>
    <w:rsid w:val="00905804"/>
    <w:rsid w:val="009101E2"/>
    <w:rsid w:val="00911527"/>
    <w:rsid w:val="009115F4"/>
    <w:rsid w:val="009137B5"/>
    <w:rsid w:val="00914291"/>
    <w:rsid w:val="00914868"/>
    <w:rsid w:val="00914963"/>
    <w:rsid w:val="00915D73"/>
    <w:rsid w:val="00915DE0"/>
    <w:rsid w:val="00916077"/>
    <w:rsid w:val="00917064"/>
    <w:rsid w:val="00917066"/>
    <w:rsid w:val="009170A2"/>
    <w:rsid w:val="00917CA8"/>
    <w:rsid w:val="009208A6"/>
    <w:rsid w:val="00920C92"/>
    <w:rsid w:val="009213D4"/>
    <w:rsid w:val="00922404"/>
    <w:rsid w:val="009238C5"/>
    <w:rsid w:val="009238EF"/>
    <w:rsid w:val="00924514"/>
    <w:rsid w:val="00924600"/>
    <w:rsid w:val="00924958"/>
    <w:rsid w:val="0092658D"/>
    <w:rsid w:val="009266DD"/>
    <w:rsid w:val="00926BC4"/>
    <w:rsid w:val="00927316"/>
    <w:rsid w:val="0092799F"/>
    <w:rsid w:val="00927FDD"/>
    <w:rsid w:val="0093056C"/>
    <w:rsid w:val="00930C83"/>
    <w:rsid w:val="00931582"/>
    <w:rsid w:val="0093276D"/>
    <w:rsid w:val="00933A03"/>
    <w:rsid w:val="00933CB9"/>
    <w:rsid w:val="00933D12"/>
    <w:rsid w:val="009358D0"/>
    <w:rsid w:val="00937065"/>
    <w:rsid w:val="0093753D"/>
    <w:rsid w:val="009375D6"/>
    <w:rsid w:val="009400C6"/>
    <w:rsid w:val="00940285"/>
    <w:rsid w:val="009427AF"/>
    <w:rsid w:val="00942AC9"/>
    <w:rsid w:val="00942C2B"/>
    <w:rsid w:val="009431A4"/>
    <w:rsid w:val="00947E7E"/>
    <w:rsid w:val="0095139A"/>
    <w:rsid w:val="00951CD5"/>
    <w:rsid w:val="0095219A"/>
    <w:rsid w:val="00952AFC"/>
    <w:rsid w:val="00953E16"/>
    <w:rsid w:val="009542AC"/>
    <w:rsid w:val="00955664"/>
    <w:rsid w:val="00955ED9"/>
    <w:rsid w:val="009566E4"/>
    <w:rsid w:val="00956C6A"/>
    <w:rsid w:val="009577B0"/>
    <w:rsid w:val="00961BB2"/>
    <w:rsid w:val="00961C85"/>
    <w:rsid w:val="009638D6"/>
    <w:rsid w:val="00964311"/>
    <w:rsid w:val="00964DBC"/>
    <w:rsid w:val="00965950"/>
    <w:rsid w:val="00966896"/>
    <w:rsid w:val="00966BE0"/>
    <w:rsid w:val="0096782B"/>
    <w:rsid w:val="00972971"/>
    <w:rsid w:val="00972BD0"/>
    <w:rsid w:val="00972D78"/>
    <w:rsid w:val="009739A4"/>
    <w:rsid w:val="0097408E"/>
    <w:rsid w:val="00974429"/>
    <w:rsid w:val="00974BB2"/>
    <w:rsid w:val="00974FA7"/>
    <w:rsid w:val="0097546A"/>
    <w:rsid w:val="009754C0"/>
    <w:rsid w:val="009756E5"/>
    <w:rsid w:val="00975A5B"/>
    <w:rsid w:val="009773D8"/>
    <w:rsid w:val="00977880"/>
    <w:rsid w:val="00977A8C"/>
    <w:rsid w:val="009804F2"/>
    <w:rsid w:val="00980CD0"/>
    <w:rsid w:val="00980EAF"/>
    <w:rsid w:val="00981918"/>
    <w:rsid w:val="0098382C"/>
    <w:rsid w:val="00983910"/>
    <w:rsid w:val="00983A5D"/>
    <w:rsid w:val="009850CC"/>
    <w:rsid w:val="009859B4"/>
    <w:rsid w:val="00986471"/>
    <w:rsid w:val="00986BAD"/>
    <w:rsid w:val="00987DAB"/>
    <w:rsid w:val="00987FC4"/>
    <w:rsid w:val="00991F3D"/>
    <w:rsid w:val="00992CFC"/>
    <w:rsid w:val="009932AC"/>
    <w:rsid w:val="00994351"/>
    <w:rsid w:val="009960AB"/>
    <w:rsid w:val="009964C7"/>
    <w:rsid w:val="009969E0"/>
    <w:rsid w:val="00996A8F"/>
    <w:rsid w:val="00996BF2"/>
    <w:rsid w:val="009972D9"/>
    <w:rsid w:val="009974B1"/>
    <w:rsid w:val="009A1DBF"/>
    <w:rsid w:val="009A40D0"/>
    <w:rsid w:val="009A5261"/>
    <w:rsid w:val="009A67E6"/>
    <w:rsid w:val="009A68E6"/>
    <w:rsid w:val="009A6FCC"/>
    <w:rsid w:val="009A7598"/>
    <w:rsid w:val="009A78ED"/>
    <w:rsid w:val="009A7D94"/>
    <w:rsid w:val="009B0579"/>
    <w:rsid w:val="009B0C56"/>
    <w:rsid w:val="009B1DF8"/>
    <w:rsid w:val="009B3D20"/>
    <w:rsid w:val="009B4449"/>
    <w:rsid w:val="009B4571"/>
    <w:rsid w:val="009B5268"/>
    <w:rsid w:val="009B5418"/>
    <w:rsid w:val="009B5640"/>
    <w:rsid w:val="009B5CC2"/>
    <w:rsid w:val="009B63BA"/>
    <w:rsid w:val="009B66BD"/>
    <w:rsid w:val="009B6AF3"/>
    <w:rsid w:val="009B6EC9"/>
    <w:rsid w:val="009B74AC"/>
    <w:rsid w:val="009C05E1"/>
    <w:rsid w:val="009C0727"/>
    <w:rsid w:val="009C12CB"/>
    <w:rsid w:val="009C15AD"/>
    <w:rsid w:val="009C1D75"/>
    <w:rsid w:val="009C431F"/>
    <w:rsid w:val="009C492F"/>
    <w:rsid w:val="009C4BCD"/>
    <w:rsid w:val="009C5465"/>
    <w:rsid w:val="009C55DB"/>
    <w:rsid w:val="009C5C8D"/>
    <w:rsid w:val="009D06B2"/>
    <w:rsid w:val="009D115B"/>
    <w:rsid w:val="009D1D0F"/>
    <w:rsid w:val="009D2FF2"/>
    <w:rsid w:val="009D3226"/>
    <w:rsid w:val="009D3331"/>
    <w:rsid w:val="009D3385"/>
    <w:rsid w:val="009D52BE"/>
    <w:rsid w:val="009D602E"/>
    <w:rsid w:val="009D7450"/>
    <w:rsid w:val="009D74C7"/>
    <w:rsid w:val="009D793C"/>
    <w:rsid w:val="009E0574"/>
    <w:rsid w:val="009E0F7D"/>
    <w:rsid w:val="009E165B"/>
    <w:rsid w:val="009E16A9"/>
    <w:rsid w:val="009E3327"/>
    <w:rsid w:val="009E375F"/>
    <w:rsid w:val="009E4197"/>
    <w:rsid w:val="009E45F0"/>
    <w:rsid w:val="009E5401"/>
    <w:rsid w:val="009E54C2"/>
    <w:rsid w:val="009E5839"/>
    <w:rsid w:val="009E5A61"/>
    <w:rsid w:val="009E5D43"/>
    <w:rsid w:val="009F055D"/>
    <w:rsid w:val="009F1A4F"/>
    <w:rsid w:val="009F23CF"/>
    <w:rsid w:val="009F2BEA"/>
    <w:rsid w:val="009F2FA3"/>
    <w:rsid w:val="009F35C1"/>
    <w:rsid w:val="009F3D4E"/>
    <w:rsid w:val="009F48E3"/>
    <w:rsid w:val="009F5E3A"/>
    <w:rsid w:val="009F6090"/>
    <w:rsid w:val="009F6F0B"/>
    <w:rsid w:val="00A036A5"/>
    <w:rsid w:val="00A03D34"/>
    <w:rsid w:val="00A0758F"/>
    <w:rsid w:val="00A105D6"/>
    <w:rsid w:val="00A1090B"/>
    <w:rsid w:val="00A1098E"/>
    <w:rsid w:val="00A119C6"/>
    <w:rsid w:val="00A150FE"/>
    <w:rsid w:val="00A15226"/>
    <w:rsid w:val="00A1570A"/>
    <w:rsid w:val="00A161F6"/>
    <w:rsid w:val="00A211B4"/>
    <w:rsid w:val="00A228E5"/>
    <w:rsid w:val="00A22985"/>
    <w:rsid w:val="00A22E06"/>
    <w:rsid w:val="00A24029"/>
    <w:rsid w:val="00A243A8"/>
    <w:rsid w:val="00A24641"/>
    <w:rsid w:val="00A252B5"/>
    <w:rsid w:val="00A25758"/>
    <w:rsid w:val="00A25F33"/>
    <w:rsid w:val="00A26094"/>
    <w:rsid w:val="00A26222"/>
    <w:rsid w:val="00A26D9E"/>
    <w:rsid w:val="00A27454"/>
    <w:rsid w:val="00A31838"/>
    <w:rsid w:val="00A33DDF"/>
    <w:rsid w:val="00A33F89"/>
    <w:rsid w:val="00A34547"/>
    <w:rsid w:val="00A36DF5"/>
    <w:rsid w:val="00A376B7"/>
    <w:rsid w:val="00A41BF5"/>
    <w:rsid w:val="00A42AA5"/>
    <w:rsid w:val="00A42B16"/>
    <w:rsid w:val="00A4347E"/>
    <w:rsid w:val="00A434A8"/>
    <w:rsid w:val="00A44778"/>
    <w:rsid w:val="00A450C5"/>
    <w:rsid w:val="00A469E7"/>
    <w:rsid w:val="00A4714E"/>
    <w:rsid w:val="00A508D4"/>
    <w:rsid w:val="00A5100E"/>
    <w:rsid w:val="00A510EC"/>
    <w:rsid w:val="00A5336C"/>
    <w:rsid w:val="00A5361A"/>
    <w:rsid w:val="00A536A9"/>
    <w:rsid w:val="00A53CAA"/>
    <w:rsid w:val="00A556DC"/>
    <w:rsid w:val="00A56171"/>
    <w:rsid w:val="00A561FA"/>
    <w:rsid w:val="00A604A4"/>
    <w:rsid w:val="00A60794"/>
    <w:rsid w:val="00A6112D"/>
    <w:rsid w:val="00A61FEB"/>
    <w:rsid w:val="00A62B57"/>
    <w:rsid w:val="00A63971"/>
    <w:rsid w:val="00A63BE6"/>
    <w:rsid w:val="00A64376"/>
    <w:rsid w:val="00A646B8"/>
    <w:rsid w:val="00A6605B"/>
    <w:rsid w:val="00A66ADC"/>
    <w:rsid w:val="00A66B3B"/>
    <w:rsid w:val="00A6734F"/>
    <w:rsid w:val="00A679AF"/>
    <w:rsid w:val="00A706A1"/>
    <w:rsid w:val="00A7147D"/>
    <w:rsid w:val="00A73299"/>
    <w:rsid w:val="00A735D3"/>
    <w:rsid w:val="00A73A27"/>
    <w:rsid w:val="00A73E6A"/>
    <w:rsid w:val="00A74A5E"/>
    <w:rsid w:val="00A75146"/>
    <w:rsid w:val="00A7602D"/>
    <w:rsid w:val="00A77731"/>
    <w:rsid w:val="00A80F61"/>
    <w:rsid w:val="00A81B15"/>
    <w:rsid w:val="00A81D63"/>
    <w:rsid w:val="00A81DB3"/>
    <w:rsid w:val="00A837FF"/>
    <w:rsid w:val="00A83DBD"/>
    <w:rsid w:val="00A84B3F"/>
    <w:rsid w:val="00A84D28"/>
    <w:rsid w:val="00A84DC8"/>
    <w:rsid w:val="00A85489"/>
    <w:rsid w:val="00A85DBC"/>
    <w:rsid w:val="00A87FEB"/>
    <w:rsid w:val="00A90697"/>
    <w:rsid w:val="00A910CD"/>
    <w:rsid w:val="00A92590"/>
    <w:rsid w:val="00A936A7"/>
    <w:rsid w:val="00A93F9F"/>
    <w:rsid w:val="00A9420E"/>
    <w:rsid w:val="00A94D0E"/>
    <w:rsid w:val="00A94EE8"/>
    <w:rsid w:val="00A95310"/>
    <w:rsid w:val="00A95E25"/>
    <w:rsid w:val="00A95E65"/>
    <w:rsid w:val="00A97648"/>
    <w:rsid w:val="00AA0808"/>
    <w:rsid w:val="00AA1CFD"/>
    <w:rsid w:val="00AA1D4C"/>
    <w:rsid w:val="00AA2239"/>
    <w:rsid w:val="00AA33D2"/>
    <w:rsid w:val="00AA3489"/>
    <w:rsid w:val="00AA4301"/>
    <w:rsid w:val="00AA524A"/>
    <w:rsid w:val="00AA5D73"/>
    <w:rsid w:val="00AA60D8"/>
    <w:rsid w:val="00AA7E65"/>
    <w:rsid w:val="00AB0C57"/>
    <w:rsid w:val="00AB1195"/>
    <w:rsid w:val="00AB2A6B"/>
    <w:rsid w:val="00AB2E7B"/>
    <w:rsid w:val="00AB33DB"/>
    <w:rsid w:val="00AB3A76"/>
    <w:rsid w:val="00AB4182"/>
    <w:rsid w:val="00AB53AE"/>
    <w:rsid w:val="00AB5433"/>
    <w:rsid w:val="00AB63A7"/>
    <w:rsid w:val="00AB700E"/>
    <w:rsid w:val="00AC05F7"/>
    <w:rsid w:val="00AC0D7F"/>
    <w:rsid w:val="00AC1839"/>
    <w:rsid w:val="00AC26D9"/>
    <w:rsid w:val="00AC27DB"/>
    <w:rsid w:val="00AC2F86"/>
    <w:rsid w:val="00AC3568"/>
    <w:rsid w:val="00AC39CB"/>
    <w:rsid w:val="00AC4909"/>
    <w:rsid w:val="00AC5153"/>
    <w:rsid w:val="00AC5786"/>
    <w:rsid w:val="00AC6D6B"/>
    <w:rsid w:val="00AC6DED"/>
    <w:rsid w:val="00AD08B9"/>
    <w:rsid w:val="00AD1139"/>
    <w:rsid w:val="00AD1599"/>
    <w:rsid w:val="00AD1BD9"/>
    <w:rsid w:val="00AD3174"/>
    <w:rsid w:val="00AD3D25"/>
    <w:rsid w:val="00AD3DDF"/>
    <w:rsid w:val="00AD469F"/>
    <w:rsid w:val="00AD47EE"/>
    <w:rsid w:val="00AD5340"/>
    <w:rsid w:val="00AD599D"/>
    <w:rsid w:val="00AD7736"/>
    <w:rsid w:val="00AE003C"/>
    <w:rsid w:val="00AE1158"/>
    <w:rsid w:val="00AE1BBD"/>
    <w:rsid w:val="00AE24E6"/>
    <w:rsid w:val="00AE3B2B"/>
    <w:rsid w:val="00AE3B44"/>
    <w:rsid w:val="00AE4EE2"/>
    <w:rsid w:val="00AE56AC"/>
    <w:rsid w:val="00AE5855"/>
    <w:rsid w:val="00AE61CC"/>
    <w:rsid w:val="00AE64EC"/>
    <w:rsid w:val="00AE6FB5"/>
    <w:rsid w:val="00AE70D4"/>
    <w:rsid w:val="00AE7868"/>
    <w:rsid w:val="00AF0407"/>
    <w:rsid w:val="00AF1897"/>
    <w:rsid w:val="00AF3ABF"/>
    <w:rsid w:val="00AF5913"/>
    <w:rsid w:val="00AF7DF4"/>
    <w:rsid w:val="00B00971"/>
    <w:rsid w:val="00B0214E"/>
    <w:rsid w:val="00B02CE6"/>
    <w:rsid w:val="00B05D67"/>
    <w:rsid w:val="00B07CF9"/>
    <w:rsid w:val="00B07E55"/>
    <w:rsid w:val="00B10290"/>
    <w:rsid w:val="00B103DF"/>
    <w:rsid w:val="00B10B54"/>
    <w:rsid w:val="00B10C49"/>
    <w:rsid w:val="00B12B26"/>
    <w:rsid w:val="00B131C4"/>
    <w:rsid w:val="00B13424"/>
    <w:rsid w:val="00B13883"/>
    <w:rsid w:val="00B14126"/>
    <w:rsid w:val="00B1417E"/>
    <w:rsid w:val="00B148DF"/>
    <w:rsid w:val="00B15A25"/>
    <w:rsid w:val="00B163F8"/>
    <w:rsid w:val="00B165A1"/>
    <w:rsid w:val="00B165BC"/>
    <w:rsid w:val="00B16DF7"/>
    <w:rsid w:val="00B17388"/>
    <w:rsid w:val="00B17FC4"/>
    <w:rsid w:val="00B20ABA"/>
    <w:rsid w:val="00B20CF6"/>
    <w:rsid w:val="00B20EE1"/>
    <w:rsid w:val="00B219CD"/>
    <w:rsid w:val="00B232BC"/>
    <w:rsid w:val="00B239F2"/>
    <w:rsid w:val="00B23A83"/>
    <w:rsid w:val="00B23D82"/>
    <w:rsid w:val="00B2472D"/>
    <w:rsid w:val="00B24988"/>
    <w:rsid w:val="00B2549F"/>
    <w:rsid w:val="00B27E18"/>
    <w:rsid w:val="00B3037E"/>
    <w:rsid w:val="00B303F2"/>
    <w:rsid w:val="00B3097E"/>
    <w:rsid w:val="00B31A22"/>
    <w:rsid w:val="00B31A7B"/>
    <w:rsid w:val="00B32192"/>
    <w:rsid w:val="00B32CBC"/>
    <w:rsid w:val="00B34331"/>
    <w:rsid w:val="00B3502B"/>
    <w:rsid w:val="00B376A7"/>
    <w:rsid w:val="00B417AE"/>
    <w:rsid w:val="00B41CBB"/>
    <w:rsid w:val="00B44858"/>
    <w:rsid w:val="00B44C24"/>
    <w:rsid w:val="00B45668"/>
    <w:rsid w:val="00B468D1"/>
    <w:rsid w:val="00B52627"/>
    <w:rsid w:val="00B53FF4"/>
    <w:rsid w:val="00B54107"/>
    <w:rsid w:val="00B543D7"/>
    <w:rsid w:val="00B54641"/>
    <w:rsid w:val="00B55524"/>
    <w:rsid w:val="00B5656D"/>
    <w:rsid w:val="00B56804"/>
    <w:rsid w:val="00B57265"/>
    <w:rsid w:val="00B61D5F"/>
    <w:rsid w:val="00B621BC"/>
    <w:rsid w:val="00B628AF"/>
    <w:rsid w:val="00B633AE"/>
    <w:rsid w:val="00B63693"/>
    <w:rsid w:val="00B647D1"/>
    <w:rsid w:val="00B6581C"/>
    <w:rsid w:val="00B6620C"/>
    <w:rsid w:val="00B665D2"/>
    <w:rsid w:val="00B66AA8"/>
    <w:rsid w:val="00B6737C"/>
    <w:rsid w:val="00B67B4A"/>
    <w:rsid w:val="00B700BF"/>
    <w:rsid w:val="00B7214D"/>
    <w:rsid w:val="00B74372"/>
    <w:rsid w:val="00B74B1D"/>
    <w:rsid w:val="00B75525"/>
    <w:rsid w:val="00B75922"/>
    <w:rsid w:val="00B80283"/>
    <w:rsid w:val="00B805E0"/>
    <w:rsid w:val="00B8066C"/>
    <w:rsid w:val="00B8095F"/>
    <w:rsid w:val="00B80B0C"/>
    <w:rsid w:val="00B80B11"/>
    <w:rsid w:val="00B81495"/>
    <w:rsid w:val="00B81774"/>
    <w:rsid w:val="00B819AD"/>
    <w:rsid w:val="00B81A6F"/>
    <w:rsid w:val="00B81AA7"/>
    <w:rsid w:val="00B83C1E"/>
    <w:rsid w:val="00B8446C"/>
    <w:rsid w:val="00B8477D"/>
    <w:rsid w:val="00B84795"/>
    <w:rsid w:val="00B85434"/>
    <w:rsid w:val="00B86275"/>
    <w:rsid w:val="00B8677D"/>
    <w:rsid w:val="00B86BDA"/>
    <w:rsid w:val="00B87725"/>
    <w:rsid w:val="00B901AA"/>
    <w:rsid w:val="00B9093E"/>
    <w:rsid w:val="00B90F28"/>
    <w:rsid w:val="00B93A97"/>
    <w:rsid w:val="00B93D25"/>
    <w:rsid w:val="00B93E65"/>
    <w:rsid w:val="00B94C4E"/>
    <w:rsid w:val="00B95801"/>
    <w:rsid w:val="00B95885"/>
    <w:rsid w:val="00B9630B"/>
    <w:rsid w:val="00BA0A75"/>
    <w:rsid w:val="00BA1E84"/>
    <w:rsid w:val="00BA2302"/>
    <w:rsid w:val="00BA259A"/>
    <w:rsid w:val="00BA259C"/>
    <w:rsid w:val="00BA29D3"/>
    <w:rsid w:val="00BA307F"/>
    <w:rsid w:val="00BA3625"/>
    <w:rsid w:val="00BA3F74"/>
    <w:rsid w:val="00BA4144"/>
    <w:rsid w:val="00BA464C"/>
    <w:rsid w:val="00BA4FD3"/>
    <w:rsid w:val="00BA5280"/>
    <w:rsid w:val="00BB14F1"/>
    <w:rsid w:val="00BB247A"/>
    <w:rsid w:val="00BB2DBA"/>
    <w:rsid w:val="00BB3BBA"/>
    <w:rsid w:val="00BB3C71"/>
    <w:rsid w:val="00BB572E"/>
    <w:rsid w:val="00BB74FD"/>
    <w:rsid w:val="00BC0362"/>
    <w:rsid w:val="00BC18AC"/>
    <w:rsid w:val="00BC2434"/>
    <w:rsid w:val="00BC4D65"/>
    <w:rsid w:val="00BC5186"/>
    <w:rsid w:val="00BC5574"/>
    <w:rsid w:val="00BC5982"/>
    <w:rsid w:val="00BC5DBC"/>
    <w:rsid w:val="00BC606A"/>
    <w:rsid w:val="00BC6386"/>
    <w:rsid w:val="00BC6392"/>
    <w:rsid w:val="00BC7F5F"/>
    <w:rsid w:val="00BC7FA8"/>
    <w:rsid w:val="00BD107E"/>
    <w:rsid w:val="00BD2000"/>
    <w:rsid w:val="00BD21E1"/>
    <w:rsid w:val="00BD2399"/>
    <w:rsid w:val="00BD28BF"/>
    <w:rsid w:val="00BD3512"/>
    <w:rsid w:val="00BD5092"/>
    <w:rsid w:val="00BD6404"/>
    <w:rsid w:val="00BD6AE6"/>
    <w:rsid w:val="00BD729B"/>
    <w:rsid w:val="00BD734B"/>
    <w:rsid w:val="00BD7E47"/>
    <w:rsid w:val="00BE0718"/>
    <w:rsid w:val="00BE099F"/>
    <w:rsid w:val="00BE32DD"/>
    <w:rsid w:val="00BE33AE"/>
    <w:rsid w:val="00BE546A"/>
    <w:rsid w:val="00BE5F9B"/>
    <w:rsid w:val="00BE67CE"/>
    <w:rsid w:val="00BE69CF"/>
    <w:rsid w:val="00BE6C10"/>
    <w:rsid w:val="00BE7072"/>
    <w:rsid w:val="00BE77A5"/>
    <w:rsid w:val="00BF046F"/>
    <w:rsid w:val="00BF1D89"/>
    <w:rsid w:val="00BF40F0"/>
    <w:rsid w:val="00BF507E"/>
    <w:rsid w:val="00BF582A"/>
    <w:rsid w:val="00BF7610"/>
    <w:rsid w:val="00BF79EB"/>
    <w:rsid w:val="00C0004D"/>
    <w:rsid w:val="00C01270"/>
    <w:rsid w:val="00C01D50"/>
    <w:rsid w:val="00C02B6E"/>
    <w:rsid w:val="00C05411"/>
    <w:rsid w:val="00C056DC"/>
    <w:rsid w:val="00C068A7"/>
    <w:rsid w:val="00C06F72"/>
    <w:rsid w:val="00C0711E"/>
    <w:rsid w:val="00C0727B"/>
    <w:rsid w:val="00C100DE"/>
    <w:rsid w:val="00C108B4"/>
    <w:rsid w:val="00C11114"/>
    <w:rsid w:val="00C11389"/>
    <w:rsid w:val="00C1157B"/>
    <w:rsid w:val="00C116D8"/>
    <w:rsid w:val="00C127DE"/>
    <w:rsid w:val="00C13083"/>
    <w:rsid w:val="00C1329B"/>
    <w:rsid w:val="00C1382D"/>
    <w:rsid w:val="00C145BB"/>
    <w:rsid w:val="00C14D4F"/>
    <w:rsid w:val="00C150E7"/>
    <w:rsid w:val="00C166AE"/>
    <w:rsid w:val="00C16732"/>
    <w:rsid w:val="00C16C85"/>
    <w:rsid w:val="00C17A19"/>
    <w:rsid w:val="00C208B9"/>
    <w:rsid w:val="00C20B99"/>
    <w:rsid w:val="00C21A2B"/>
    <w:rsid w:val="00C22B78"/>
    <w:rsid w:val="00C24137"/>
    <w:rsid w:val="00C2446B"/>
    <w:rsid w:val="00C25AF6"/>
    <w:rsid w:val="00C275D1"/>
    <w:rsid w:val="00C30B08"/>
    <w:rsid w:val="00C31283"/>
    <w:rsid w:val="00C316C7"/>
    <w:rsid w:val="00C31D87"/>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3852"/>
    <w:rsid w:val="00C43BA1"/>
    <w:rsid w:val="00C43DAB"/>
    <w:rsid w:val="00C44156"/>
    <w:rsid w:val="00C44C11"/>
    <w:rsid w:val="00C44C3E"/>
    <w:rsid w:val="00C44C42"/>
    <w:rsid w:val="00C450A4"/>
    <w:rsid w:val="00C467CC"/>
    <w:rsid w:val="00C46954"/>
    <w:rsid w:val="00C46AE8"/>
    <w:rsid w:val="00C47E60"/>
    <w:rsid w:val="00C47F08"/>
    <w:rsid w:val="00C514A6"/>
    <w:rsid w:val="00C52073"/>
    <w:rsid w:val="00C52ABF"/>
    <w:rsid w:val="00C52ACF"/>
    <w:rsid w:val="00C53870"/>
    <w:rsid w:val="00C53C9D"/>
    <w:rsid w:val="00C5459E"/>
    <w:rsid w:val="00C54ECC"/>
    <w:rsid w:val="00C570EC"/>
    <w:rsid w:val="00C5739F"/>
    <w:rsid w:val="00C57CF0"/>
    <w:rsid w:val="00C61EF9"/>
    <w:rsid w:val="00C6265E"/>
    <w:rsid w:val="00C62AAE"/>
    <w:rsid w:val="00C635BF"/>
    <w:rsid w:val="00C64A5F"/>
    <w:rsid w:val="00C65891"/>
    <w:rsid w:val="00C6599E"/>
    <w:rsid w:val="00C6646E"/>
    <w:rsid w:val="00C66AC9"/>
    <w:rsid w:val="00C6742E"/>
    <w:rsid w:val="00C70291"/>
    <w:rsid w:val="00C71470"/>
    <w:rsid w:val="00C717C6"/>
    <w:rsid w:val="00C71CDC"/>
    <w:rsid w:val="00C724D3"/>
    <w:rsid w:val="00C729D7"/>
    <w:rsid w:val="00C74830"/>
    <w:rsid w:val="00C75B79"/>
    <w:rsid w:val="00C75BB9"/>
    <w:rsid w:val="00C76209"/>
    <w:rsid w:val="00C76F5F"/>
    <w:rsid w:val="00C77DD9"/>
    <w:rsid w:val="00C77EEF"/>
    <w:rsid w:val="00C806FE"/>
    <w:rsid w:val="00C817C6"/>
    <w:rsid w:val="00C83907"/>
    <w:rsid w:val="00C83BE6"/>
    <w:rsid w:val="00C84582"/>
    <w:rsid w:val="00C846C4"/>
    <w:rsid w:val="00C85354"/>
    <w:rsid w:val="00C857E3"/>
    <w:rsid w:val="00C85964"/>
    <w:rsid w:val="00C85C76"/>
    <w:rsid w:val="00C85DE2"/>
    <w:rsid w:val="00C86870"/>
    <w:rsid w:val="00C86ABA"/>
    <w:rsid w:val="00C90400"/>
    <w:rsid w:val="00C904B8"/>
    <w:rsid w:val="00C90CC9"/>
    <w:rsid w:val="00C92EB9"/>
    <w:rsid w:val="00C931DA"/>
    <w:rsid w:val="00C93D25"/>
    <w:rsid w:val="00C9418F"/>
    <w:rsid w:val="00C943F3"/>
    <w:rsid w:val="00C94C51"/>
    <w:rsid w:val="00C94C86"/>
    <w:rsid w:val="00C95066"/>
    <w:rsid w:val="00C9529A"/>
    <w:rsid w:val="00C95978"/>
    <w:rsid w:val="00C965C1"/>
    <w:rsid w:val="00C977AD"/>
    <w:rsid w:val="00CA08C6"/>
    <w:rsid w:val="00CA0C0B"/>
    <w:rsid w:val="00CA2519"/>
    <w:rsid w:val="00CA2729"/>
    <w:rsid w:val="00CA2816"/>
    <w:rsid w:val="00CA3057"/>
    <w:rsid w:val="00CA3B53"/>
    <w:rsid w:val="00CA45F8"/>
    <w:rsid w:val="00CA4C78"/>
    <w:rsid w:val="00CA5A41"/>
    <w:rsid w:val="00CA73D4"/>
    <w:rsid w:val="00CB1361"/>
    <w:rsid w:val="00CB18EC"/>
    <w:rsid w:val="00CB1D6B"/>
    <w:rsid w:val="00CB2500"/>
    <w:rsid w:val="00CB280C"/>
    <w:rsid w:val="00CB2D08"/>
    <w:rsid w:val="00CB33C7"/>
    <w:rsid w:val="00CB3779"/>
    <w:rsid w:val="00CB5A4C"/>
    <w:rsid w:val="00CB6253"/>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4182"/>
    <w:rsid w:val="00CC533E"/>
    <w:rsid w:val="00CC5356"/>
    <w:rsid w:val="00CC5F88"/>
    <w:rsid w:val="00CC69C8"/>
    <w:rsid w:val="00CC6FC8"/>
    <w:rsid w:val="00CC772A"/>
    <w:rsid w:val="00CC77A2"/>
    <w:rsid w:val="00CC77C0"/>
    <w:rsid w:val="00CD13C1"/>
    <w:rsid w:val="00CD1433"/>
    <w:rsid w:val="00CD2AF5"/>
    <w:rsid w:val="00CD446D"/>
    <w:rsid w:val="00CD6A1B"/>
    <w:rsid w:val="00CD73D7"/>
    <w:rsid w:val="00CD7A80"/>
    <w:rsid w:val="00CE03D9"/>
    <w:rsid w:val="00CE0A7F"/>
    <w:rsid w:val="00CE14C8"/>
    <w:rsid w:val="00CE1718"/>
    <w:rsid w:val="00CE2846"/>
    <w:rsid w:val="00CE3C1C"/>
    <w:rsid w:val="00CE432E"/>
    <w:rsid w:val="00CE4FA9"/>
    <w:rsid w:val="00CE6BAE"/>
    <w:rsid w:val="00CE7D12"/>
    <w:rsid w:val="00CF19A0"/>
    <w:rsid w:val="00CF1A80"/>
    <w:rsid w:val="00CF21E4"/>
    <w:rsid w:val="00CF2678"/>
    <w:rsid w:val="00CF412F"/>
    <w:rsid w:val="00CF4156"/>
    <w:rsid w:val="00CF48AB"/>
    <w:rsid w:val="00CF63BA"/>
    <w:rsid w:val="00CF7FF1"/>
    <w:rsid w:val="00D00B6F"/>
    <w:rsid w:val="00D02BF7"/>
    <w:rsid w:val="00D03D00"/>
    <w:rsid w:val="00D042C4"/>
    <w:rsid w:val="00D04B9C"/>
    <w:rsid w:val="00D050FE"/>
    <w:rsid w:val="00D05C1F"/>
    <w:rsid w:val="00D05C30"/>
    <w:rsid w:val="00D101AE"/>
    <w:rsid w:val="00D11359"/>
    <w:rsid w:val="00D11668"/>
    <w:rsid w:val="00D1179C"/>
    <w:rsid w:val="00D11A97"/>
    <w:rsid w:val="00D11C2B"/>
    <w:rsid w:val="00D135DF"/>
    <w:rsid w:val="00D135F4"/>
    <w:rsid w:val="00D15D0E"/>
    <w:rsid w:val="00D17DB9"/>
    <w:rsid w:val="00D20F08"/>
    <w:rsid w:val="00D221FA"/>
    <w:rsid w:val="00D222A3"/>
    <w:rsid w:val="00D24470"/>
    <w:rsid w:val="00D26344"/>
    <w:rsid w:val="00D26DAE"/>
    <w:rsid w:val="00D3188C"/>
    <w:rsid w:val="00D31D57"/>
    <w:rsid w:val="00D33158"/>
    <w:rsid w:val="00D3415E"/>
    <w:rsid w:val="00D34762"/>
    <w:rsid w:val="00D35F9B"/>
    <w:rsid w:val="00D36397"/>
    <w:rsid w:val="00D369EE"/>
    <w:rsid w:val="00D36B69"/>
    <w:rsid w:val="00D37210"/>
    <w:rsid w:val="00D403B2"/>
    <w:rsid w:val="00D4068B"/>
    <w:rsid w:val="00D408DD"/>
    <w:rsid w:val="00D41F71"/>
    <w:rsid w:val="00D43CE2"/>
    <w:rsid w:val="00D45D72"/>
    <w:rsid w:val="00D4603A"/>
    <w:rsid w:val="00D46FF0"/>
    <w:rsid w:val="00D47A44"/>
    <w:rsid w:val="00D5066E"/>
    <w:rsid w:val="00D50C05"/>
    <w:rsid w:val="00D50ED7"/>
    <w:rsid w:val="00D51B66"/>
    <w:rsid w:val="00D51D43"/>
    <w:rsid w:val="00D520E4"/>
    <w:rsid w:val="00D52700"/>
    <w:rsid w:val="00D53A38"/>
    <w:rsid w:val="00D5686E"/>
    <w:rsid w:val="00D568EE"/>
    <w:rsid w:val="00D56ECE"/>
    <w:rsid w:val="00D575DD"/>
    <w:rsid w:val="00D57A2C"/>
    <w:rsid w:val="00D57DFA"/>
    <w:rsid w:val="00D60312"/>
    <w:rsid w:val="00D606FE"/>
    <w:rsid w:val="00D61053"/>
    <w:rsid w:val="00D62A91"/>
    <w:rsid w:val="00D63A37"/>
    <w:rsid w:val="00D6555B"/>
    <w:rsid w:val="00D656C0"/>
    <w:rsid w:val="00D65920"/>
    <w:rsid w:val="00D70998"/>
    <w:rsid w:val="00D709CE"/>
    <w:rsid w:val="00D70C9A"/>
    <w:rsid w:val="00D714FB"/>
    <w:rsid w:val="00D71F73"/>
    <w:rsid w:val="00D7282C"/>
    <w:rsid w:val="00D72F7A"/>
    <w:rsid w:val="00D73F13"/>
    <w:rsid w:val="00D75211"/>
    <w:rsid w:val="00D80786"/>
    <w:rsid w:val="00D80852"/>
    <w:rsid w:val="00D80AC0"/>
    <w:rsid w:val="00D8163C"/>
    <w:rsid w:val="00D819C7"/>
    <w:rsid w:val="00D81CAB"/>
    <w:rsid w:val="00D824CF"/>
    <w:rsid w:val="00D8258F"/>
    <w:rsid w:val="00D82883"/>
    <w:rsid w:val="00D83339"/>
    <w:rsid w:val="00D84494"/>
    <w:rsid w:val="00D851E4"/>
    <w:rsid w:val="00D85306"/>
    <w:rsid w:val="00D8576F"/>
    <w:rsid w:val="00D85837"/>
    <w:rsid w:val="00D8677F"/>
    <w:rsid w:val="00D86C00"/>
    <w:rsid w:val="00D90730"/>
    <w:rsid w:val="00D921A1"/>
    <w:rsid w:val="00D9237C"/>
    <w:rsid w:val="00D927F9"/>
    <w:rsid w:val="00D9350D"/>
    <w:rsid w:val="00D95E6A"/>
    <w:rsid w:val="00D95F23"/>
    <w:rsid w:val="00D9600D"/>
    <w:rsid w:val="00D963B6"/>
    <w:rsid w:val="00D969F2"/>
    <w:rsid w:val="00D97F0C"/>
    <w:rsid w:val="00DA144E"/>
    <w:rsid w:val="00DA15C8"/>
    <w:rsid w:val="00DA2480"/>
    <w:rsid w:val="00DA25B1"/>
    <w:rsid w:val="00DA31A1"/>
    <w:rsid w:val="00DA3A86"/>
    <w:rsid w:val="00DA3B16"/>
    <w:rsid w:val="00DA58E3"/>
    <w:rsid w:val="00DA5EE0"/>
    <w:rsid w:val="00DB0969"/>
    <w:rsid w:val="00DB0A69"/>
    <w:rsid w:val="00DB0EB3"/>
    <w:rsid w:val="00DB11F6"/>
    <w:rsid w:val="00DB1388"/>
    <w:rsid w:val="00DB2F59"/>
    <w:rsid w:val="00DB3417"/>
    <w:rsid w:val="00DB491E"/>
    <w:rsid w:val="00DB4BB9"/>
    <w:rsid w:val="00DB5FB2"/>
    <w:rsid w:val="00DB619F"/>
    <w:rsid w:val="00DC087D"/>
    <w:rsid w:val="00DC0C3F"/>
    <w:rsid w:val="00DC1DE3"/>
    <w:rsid w:val="00DC20BD"/>
    <w:rsid w:val="00DC2384"/>
    <w:rsid w:val="00DC32A5"/>
    <w:rsid w:val="00DC3776"/>
    <w:rsid w:val="00DC6EA1"/>
    <w:rsid w:val="00DC77DC"/>
    <w:rsid w:val="00DC78EF"/>
    <w:rsid w:val="00DD05BF"/>
    <w:rsid w:val="00DD07D8"/>
    <w:rsid w:val="00DD0C2C"/>
    <w:rsid w:val="00DD0F60"/>
    <w:rsid w:val="00DD162C"/>
    <w:rsid w:val="00DD1C6E"/>
    <w:rsid w:val="00DD23C3"/>
    <w:rsid w:val="00DD28BC"/>
    <w:rsid w:val="00DD3370"/>
    <w:rsid w:val="00DD4370"/>
    <w:rsid w:val="00DD55E6"/>
    <w:rsid w:val="00DD5651"/>
    <w:rsid w:val="00DD6CF5"/>
    <w:rsid w:val="00DD79F3"/>
    <w:rsid w:val="00DE048C"/>
    <w:rsid w:val="00DE08F1"/>
    <w:rsid w:val="00DE0D9F"/>
    <w:rsid w:val="00DE182B"/>
    <w:rsid w:val="00DE1B6F"/>
    <w:rsid w:val="00DE20C5"/>
    <w:rsid w:val="00DE2B7B"/>
    <w:rsid w:val="00DE31F0"/>
    <w:rsid w:val="00DE34CF"/>
    <w:rsid w:val="00DE357E"/>
    <w:rsid w:val="00DE3D1C"/>
    <w:rsid w:val="00DE5130"/>
    <w:rsid w:val="00DE7976"/>
    <w:rsid w:val="00DF00C3"/>
    <w:rsid w:val="00DF0107"/>
    <w:rsid w:val="00DF02F6"/>
    <w:rsid w:val="00DF0E43"/>
    <w:rsid w:val="00DF190C"/>
    <w:rsid w:val="00DF1F2B"/>
    <w:rsid w:val="00DF36F5"/>
    <w:rsid w:val="00DF5309"/>
    <w:rsid w:val="00DF5D33"/>
    <w:rsid w:val="00DF71C6"/>
    <w:rsid w:val="00DF7710"/>
    <w:rsid w:val="00DF7ACF"/>
    <w:rsid w:val="00E00CE6"/>
    <w:rsid w:val="00E0227D"/>
    <w:rsid w:val="00E02ADB"/>
    <w:rsid w:val="00E036D5"/>
    <w:rsid w:val="00E03A74"/>
    <w:rsid w:val="00E04B84"/>
    <w:rsid w:val="00E04C06"/>
    <w:rsid w:val="00E05938"/>
    <w:rsid w:val="00E0608C"/>
    <w:rsid w:val="00E06466"/>
    <w:rsid w:val="00E06FDA"/>
    <w:rsid w:val="00E0717C"/>
    <w:rsid w:val="00E078FB"/>
    <w:rsid w:val="00E10886"/>
    <w:rsid w:val="00E13AEA"/>
    <w:rsid w:val="00E14579"/>
    <w:rsid w:val="00E160A5"/>
    <w:rsid w:val="00E164E9"/>
    <w:rsid w:val="00E165E1"/>
    <w:rsid w:val="00E1669A"/>
    <w:rsid w:val="00E1713D"/>
    <w:rsid w:val="00E20589"/>
    <w:rsid w:val="00E20A2F"/>
    <w:rsid w:val="00E20A43"/>
    <w:rsid w:val="00E20E14"/>
    <w:rsid w:val="00E21575"/>
    <w:rsid w:val="00E229EA"/>
    <w:rsid w:val="00E22B47"/>
    <w:rsid w:val="00E22C47"/>
    <w:rsid w:val="00E23898"/>
    <w:rsid w:val="00E23DD1"/>
    <w:rsid w:val="00E25A34"/>
    <w:rsid w:val="00E25CBF"/>
    <w:rsid w:val="00E2679C"/>
    <w:rsid w:val="00E274E6"/>
    <w:rsid w:val="00E27D6B"/>
    <w:rsid w:val="00E31743"/>
    <w:rsid w:val="00E32233"/>
    <w:rsid w:val="00E327D6"/>
    <w:rsid w:val="00E338E3"/>
    <w:rsid w:val="00E33917"/>
    <w:rsid w:val="00E33B42"/>
    <w:rsid w:val="00E33CD2"/>
    <w:rsid w:val="00E343A7"/>
    <w:rsid w:val="00E344DA"/>
    <w:rsid w:val="00E36387"/>
    <w:rsid w:val="00E36A1F"/>
    <w:rsid w:val="00E36AC7"/>
    <w:rsid w:val="00E36F73"/>
    <w:rsid w:val="00E37A3A"/>
    <w:rsid w:val="00E37ECC"/>
    <w:rsid w:val="00E40194"/>
    <w:rsid w:val="00E4057E"/>
    <w:rsid w:val="00E40E90"/>
    <w:rsid w:val="00E40EC7"/>
    <w:rsid w:val="00E411C7"/>
    <w:rsid w:val="00E42CE7"/>
    <w:rsid w:val="00E44797"/>
    <w:rsid w:val="00E44CBC"/>
    <w:rsid w:val="00E463A0"/>
    <w:rsid w:val="00E500A3"/>
    <w:rsid w:val="00E5024E"/>
    <w:rsid w:val="00E50BC9"/>
    <w:rsid w:val="00E52464"/>
    <w:rsid w:val="00E531EB"/>
    <w:rsid w:val="00E54874"/>
    <w:rsid w:val="00E54B6F"/>
    <w:rsid w:val="00E55222"/>
    <w:rsid w:val="00E552BB"/>
    <w:rsid w:val="00E55ACA"/>
    <w:rsid w:val="00E55FB7"/>
    <w:rsid w:val="00E5603A"/>
    <w:rsid w:val="00E56062"/>
    <w:rsid w:val="00E56569"/>
    <w:rsid w:val="00E56580"/>
    <w:rsid w:val="00E579E5"/>
    <w:rsid w:val="00E57B74"/>
    <w:rsid w:val="00E60D2C"/>
    <w:rsid w:val="00E61339"/>
    <w:rsid w:val="00E62D00"/>
    <w:rsid w:val="00E62EB6"/>
    <w:rsid w:val="00E63763"/>
    <w:rsid w:val="00E6398E"/>
    <w:rsid w:val="00E6461E"/>
    <w:rsid w:val="00E65BC6"/>
    <w:rsid w:val="00E65BF0"/>
    <w:rsid w:val="00E660DB"/>
    <w:rsid w:val="00E661FF"/>
    <w:rsid w:val="00E66D4C"/>
    <w:rsid w:val="00E67019"/>
    <w:rsid w:val="00E6718E"/>
    <w:rsid w:val="00E67A2B"/>
    <w:rsid w:val="00E70E59"/>
    <w:rsid w:val="00E70F79"/>
    <w:rsid w:val="00E7146E"/>
    <w:rsid w:val="00E72590"/>
    <w:rsid w:val="00E726EB"/>
    <w:rsid w:val="00E758AF"/>
    <w:rsid w:val="00E75F71"/>
    <w:rsid w:val="00E77B32"/>
    <w:rsid w:val="00E77BC2"/>
    <w:rsid w:val="00E8004E"/>
    <w:rsid w:val="00E80B52"/>
    <w:rsid w:val="00E824C3"/>
    <w:rsid w:val="00E834AC"/>
    <w:rsid w:val="00E83CFA"/>
    <w:rsid w:val="00E840B3"/>
    <w:rsid w:val="00E84D10"/>
    <w:rsid w:val="00E859F5"/>
    <w:rsid w:val="00E8629F"/>
    <w:rsid w:val="00E86E36"/>
    <w:rsid w:val="00E87F7A"/>
    <w:rsid w:val="00E90E53"/>
    <w:rsid w:val="00E91008"/>
    <w:rsid w:val="00E91026"/>
    <w:rsid w:val="00E9194E"/>
    <w:rsid w:val="00E92474"/>
    <w:rsid w:val="00E924C1"/>
    <w:rsid w:val="00E9374E"/>
    <w:rsid w:val="00E938CB"/>
    <w:rsid w:val="00E93E7B"/>
    <w:rsid w:val="00E94E7F"/>
    <w:rsid w:val="00E94F54"/>
    <w:rsid w:val="00E94F72"/>
    <w:rsid w:val="00E955D2"/>
    <w:rsid w:val="00EA03E9"/>
    <w:rsid w:val="00EA09A1"/>
    <w:rsid w:val="00EA1111"/>
    <w:rsid w:val="00EA309D"/>
    <w:rsid w:val="00EA3B4F"/>
    <w:rsid w:val="00EA3C24"/>
    <w:rsid w:val="00EA3ED2"/>
    <w:rsid w:val="00EA44A5"/>
    <w:rsid w:val="00EA4782"/>
    <w:rsid w:val="00EA5B67"/>
    <w:rsid w:val="00EA6D04"/>
    <w:rsid w:val="00EA73DF"/>
    <w:rsid w:val="00EA7C23"/>
    <w:rsid w:val="00EB1D91"/>
    <w:rsid w:val="00EB27B4"/>
    <w:rsid w:val="00EB3333"/>
    <w:rsid w:val="00EB3F65"/>
    <w:rsid w:val="00EB4045"/>
    <w:rsid w:val="00EB6063"/>
    <w:rsid w:val="00EB606B"/>
    <w:rsid w:val="00EB61AE"/>
    <w:rsid w:val="00EB7636"/>
    <w:rsid w:val="00EB7A49"/>
    <w:rsid w:val="00EB7D24"/>
    <w:rsid w:val="00EC08ED"/>
    <w:rsid w:val="00EC0E11"/>
    <w:rsid w:val="00EC1968"/>
    <w:rsid w:val="00EC1EE0"/>
    <w:rsid w:val="00EC20E8"/>
    <w:rsid w:val="00EC262B"/>
    <w:rsid w:val="00EC2C67"/>
    <w:rsid w:val="00EC322D"/>
    <w:rsid w:val="00EC3871"/>
    <w:rsid w:val="00EC41B9"/>
    <w:rsid w:val="00EC4392"/>
    <w:rsid w:val="00EC4EE2"/>
    <w:rsid w:val="00EC4F80"/>
    <w:rsid w:val="00EC6735"/>
    <w:rsid w:val="00EC69D1"/>
    <w:rsid w:val="00EC7AD9"/>
    <w:rsid w:val="00ED21A5"/>
    <w:rsid w:val="00ED27DA"/>
    <w:rsid w:val="00ED2D96"/>
    <w:rsid w:val="00ED3076"/>
    <w:rsid w:val="00ED30CC"/>
    <w:rsid w:val="00ED332E"/>
    <w:rsid w:val="00ED383A"/>
    <w:rsid w:val="00ED3C01"/>
    <w:rsid w:val="00ED64B5"/>
    <w:rsid w:val="00ED6B49"/>
    <w:rsid w:val="00ED760A"/>
    <w:rsid w:val="00EE07F0"/>
    <w:rsid w:val="00EE1C81"/>
    <w:rsid w:val="00EE3ADA"/>
    <w:rsid w:val="00EE449B"/>
    <w:rsid w:val="00EE48A7"/>
    <w:rsid w:val="00EE6079"/>
    <w:rsid w:val="00EE6554"/>
    <w:rsid w:val="00EF10E3"/>
    <w:rsid w:val="00EF1EC5"/>
    <w:rsid w:val="00EF2AEC"/>
    <w:rsid w:val="00EF2DBE"/>
    <w:rsid w:val="00EF338A"/>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684B"/>
    <w:rsid w:val="00F069D2"/>
    <w:rsid w:val="00F06BC6"/>
    <w:rsid w:val="00F07167"/>
    <w:rsid w:val="00F072D8"/>
    <w:rsid w:val="00F075D1"/>
    <w:rsid w:val="00F07ACF"/>
    <w:rsid w:val="00F07B8F"/>
    <w:rsid w:val="00F07CE0"/>
    <w:rsid w:val="00F10115"/>
    <w:rsid w:val="00F1182A"/>
    <w:rsid w:val="00F12185"/>
    <w:rsid w:val="00F130F1"/>
    <w:rsid w:val="00F13D05"/>
    <w:rsid w:val="00F14830"/>
    <w:rsid w:val="00F14E19"/>
    <w:rsid w:val="00F15E84"/>
    <w:rsid w:val="00F1669A"/>
    <w:rsid w:val="00F1679D"/>
    <w:rsid w:val="00F1682C"/>
    <w:rsid w:val="00F170A6"/>
    <w:rsid w:val="00F17467"/>
    <w:rsid w:val="00F174E5"/>
    <w:rsid w:val="00F17539"/>
    <w:rsid w:val="00F20B91"/>
    <w:rsid w:val="00F20BEE"/>
    <w:rsid w:val="00F22369"/>
    <w:rsid w:val="00F22EF7"/>
    <w:rsid w:val="00F23D35"/>
    <w:rsid w:val="00F24B8B"/>
    <w:rsid w:val="00F251C2"/>
    <w:rsid w:val="00F2648F"/>
    <w:rsid w:val="00F3040B"/>
    <w:rsid w:val="00F30D2E"/>
    <w:rsid w:val="00F31AEA"/>
    <w:rsid w:val="00F32127"/>
    <w:rsid w:val="00F32573"/>
    <w:rsid w:val="00F33DB3"/>
    <w:rsid w:val="00F35516"/>
    <w:rsid w:val="00F35790"/>
    <w:rsid w:val="00F37DDA"/>
    <w:rsid w:val="00F40EB9"/>
    <w:rsid w:val="00F4136D"/>
    <w:rsid w:val="00F414C7"/>
    <w:rsid w:val="00F41886"/>
    <w:rsid w:val="00F41A7E"/>
    <w:rsid w:val="00F41A8B"/>
    <w:rsid w:val="00F4212E"/>
    <w:rsid w:val="00F42C20"/>
    <w:rsid w:val="00F43B7F"/>
    <w:rsid w:val="00F43D00"/>
    <w:rsid w:val="00F43E34"/>
    <w:rsid w:val="00F44E42"/>
    <w:rsid w:val="00F44F5E"/>
    <w:rsid w:val="00F46BE6"/>
    <w:rsid w:val="00F473CA"/>
    <w:rsid w:val="00F51EB2"/>
    <w:rsid w:val="00F53053"/>
    <w:rsid w:val="00F54399"/>
    <w:rsid w:val="00F56942"/>
    <w:rsid w:val="00F578C1"/>
    <w:rsid w:val="00F600AD"/>
    <w:rsid w:val="00F618EF"/>
    <w:rsid w:val="00F62561"/>
    <w:rsid w:val="00F62CE4"/>
    <w:rsid w:val="00F63221"/>
    <w:rsid w:val="00F63DB2"/>
    <w:rsid w:val="00F64198"/>
    <w:rsid w:val="00F6446F"/>
    <w:rsid w:val="00F65582"/>
    <w:rsid w:val="00F66475"/>
    <w:rsid w:val="00F66CBD"/>
    <w:rsid w:val="00F66E75"/>
    <w:rsid w:val="00F670C6"/>
    <w:rsid w:val="00F70E24"/>
    <w:rsid w:val="00F716E9"/>
    <w:rsid w:val="00F719D8"/>
    <w:rsid w:val="00F71DCD"/>
    <w:rsid w:val="00F71DEC"/>
    <w:rsid w:val="00F71E40"/>
    <w:rsid w:val="00F737D4"/>
    <w:rsid w:val="00F738E7"/>
    <w:rsid w:val="00F7672F"/>
    <w:rsid w:val="00F7790F"/>
    <w:rsid w:val="00F77C4D"/>
    <w:rsid w:val="00F77EB0"/>
    <w:rsid w:val="00F80084"/>
    <w:rsid w:val="00F81C7D"/>
    <w:rsid w:val="00F824A5"/>
    <w:rsid w:val="00F83CDE"/>
    <w:rsid w:val="00F83D4C"/>
    <w:rsid w:val="00F844CA"/>
    <w:rsid w:val="00F84A23"/>
    <w:rsid w:val="00F8596A"/>
    <w:rsid w:val="00F86C1B"/>
    <w:rsid w:val="00F874F8"/>
    <w:rsid w:val="00F87813"/>
    <w:rsid w:val="00F87CDD"/>
    <w:rsid w:val="00F87EE5"/>
    <w:rsid w:val="00F905DF"/>
    <w:rsid w:val="00F9097D"/>
    <w:rsid w:val="00F90D85"/>
    <w:rsid w:val="00F921A0"/>
    <w:rsid w:val="00F933F0"/>
    <w:rsid w:val="00F937A3"/>
    <w:rsid w:val="00F94715"/>
    <w:rsid w:val="00F956B9"/>
    <w:rsid w:val="00F96533"/>
    <w:rsid w:val="00F96A30"/>
    <w:rsid w:val="00F96E9A"/>
    <w:rsid w:val="00F97E6B"/>
    <w:rsid w:val="00FA016A"/>
    <w:rsid w:val="00FA128F"/>
    <w:rsid w:val="00FA2294"/>
    <w:rsid w:val="00FA2B6D"/>
    <w:rsid w:val="00FA331B"/>
    <w:rsid w:val="00FA347F"/>
    <w:rsid w:val="00FA3DBA"/>
    <w:rsid w:val="00FA3E40"/>
    <w:rsid w:val="00FA4718"/>
    <w:rsid w:val="00FA47AA"/>
    <w:rsid w:val="00FA4828"/>
    <w:rsid w:val="00FA5F9D"/>
    <w:rsid w:val="00FA6544"/>
    <w:rsid w:val="00FA7F3D"/>
    <w:rsid w:val="00FB014E"/>
    <w:rsid w:val="00FB1159"/>
    <w:rsid w:val="00FB3491"/>
    <w:rsid w:val="00FB38D8"/>
    <w:rsid w:val="00FB3B2F"/>
    <w:rsid w:val="00FB6697"/>
    <w:rsid w:val="00FB7801"/>
    <w:rsid w:val="00FB7C62"/>
    <w:rsid w:val="00FC0339"/>
    <w:rsid w:val="00FC051F"/>
    <w:rsid w:val="00FC06FF"/>
    <w:rsid w:val="00FC2C31"/>
    <w:rsid w:val="00FC69B4"/>
    <w:rsid w:val="00FC75BC"/>
    <w:rsid w:val="00FC795C"/>
    <w:rsid w:val="00FD0694"/>
    <w:rsid w:val="00FD0B65"/>
    <w:rsid w:val="00FD1603"/>
    <w:rsid w:val="00FD1CF4"/>
    <w:rsid w:val="00FD1D7A"/>
    <w:rsid w:val="00FD1EB2"/>
    <w:rsid w:val="00FD1F45"/>
    <w:rsid w:val="00FD25BE"/>
    <w:rsid w:val="00FD2724"/>
    <w:rsid w:val="00FD2E70"/>
    <w:rsid w:val="00FD2F94"/>
    <w:rsid w:val="00FD35D5"/>
    <w:rsid w:val="00FD395B"/>
    <w:rsid w:val="00FD39ED"/>
    <w:rsid w:val="00FD4811"/>
    <w:rsid w:val="00FD5794"/>
    <w:rsid w:val="00FD64A0"/>
    <w:rsid w:val="00FD7AA7"/>
    <w:rsid w:val="00FD7C5B"/>
    <w:rsid w:val="00FE09F1"/>
    <w:rsid w:val="00FE0D35"/>
    <w:rsid w:val="00FE12BC"/>
    <w:rsid w:val="00FE1597"/>
    <w:rsid w:val="00FE2D95"/>
    <w:rsid w:val="00FE4780"/>
    <w:rsid w:val="00FE48D1"/>
    <w:rsid w:val="00FE550C"/>
    <w:rsid w:val="00FF18A6"/>
    <w:rsid w:val="00FF1FCB"/>
    <w:rsid w:val="00FF242B"/>
    <w:rsid w:val="00FF262B"/>
    <w:rsid w:val="00FF2786"/>
    <w:rsid w:val="00FF3399"/>
    <w:rsid w:val="00FF4B6C"/>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11"/>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44"/>
      </w:numPr>
      <w:tabs>
        <w:tab w:val="clear" w:pos="1191"/>
        <w:tab w:val="num" w:pos="851"/>
      </w:tabs>
      <w:overflowPunct w:val="0"/>
      <w:autoSpaceDE w:val="0"/>
      <w:autoSpaceDN w:val="0"/>
      <w:adjustRightInd w:val="0"/>
      <w:ind w:left="851" w:hanging="851"/>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11062</TotalTime>
  <Pages>10</Pages>
  <Words>7591</Words>
  <Characters>43269</Characters>
  <Application>Microsoft Office Word</Application>
  <DocSecurity>0</DocSecurity>
  <Lines>360</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50759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Samsung-117</cp:lastModifiedBy>
  <cp:revision>1101</cp:revision>
  <cp:lastPrinted>2019-04-25T01:09:00Z</cp:lastPrinted>
  <dcterms:created xsi:type="dcterms:W3CDTF">2022-12-21T03:03:00Z</dcterms:created>
  <dcterms:modified xsi:type="dcterms:W3CDTF">2025-11-07T07:18:00Z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